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7C3" w:rsidRDefault="005B27C3" w:rsidP="0070022E"/>
    <w:p w:rsidR="005B27C3" w:rsidRPr="00431C8F" w:rsidRDefault="005B27C3" w:rsidP="00431C8F">
      <w:pPr>
        <w:ind w:left="1440" w:firstLine="720"/>
        <w:rPr>
          <w:sz w:val="28"/>
          <w:szCs w:val="28"/>
        </w:rPr>
      </w:pPr>
      <w:r w:rsidRPr="00431C8F">
        <w:rPr>
          <w:sz w:val="28"/>
          <w:szCs w:val="28"/>
        </w:rPr>
        <w:t xml:space="preserve">ΑΓΙΟΣ ΚΑΣΣΙΑΝΟΣ Ο ΡΩΜΑΙΟΣ </w:t>
      </w:r>
    </w:p>
    <w:p w:rsidR="005B27C3" w:rsidRDefault="005B27C3" w:rsidP="00431C8F">
      <w:pPr>
        <w:ind w:left="2160" w:firstLine="720"/>
      </w:pPr>
      <w:r>
        <w:t xml:space="preserve">Σύντομη βιογραφία </w:t>
      </w:r>
    </w:p>
    <w:p w:rsidR="005B27C3" w:rsidRDefault="005B27C3" w:rsidP="00431C8F">
      <w:pPr>
        <w:ind w:left="2160" w:firstLine="720"/>
      </w:pPr>
    </w:p>
    <w:p w:rsidR="005B27C3" w:rsidRDefault="005B27C3" w:rsidP="002358AC">
      <w:r>
        <w:t xml:space="preserve">Ο όσιος πατέρας  μας Κασσιανός ο Ρωμαίος ζούσε όταν βασίλευε ο Θεοδόσιος ο Μικρός, γύρω στο έτος 451 μ.Χ. Από τα έργα τα οποία έγραψε, συμπεριλήφθηκαν εδώ ο λόγος «Περί των οχτώ λογισμών» και ο λόγος «Περί διακρίσεως», γιατί σταλάζουν κάθε λογής ωφέλεια και χάρη.Αυτούς τους λόγους τους αναφέρει και ο σοφότατος Φώτιος, λέγοντας στην 157η ανάγνωσή του τα εξής:«Και ο δεύτερος λόγος προς τον ίδιο (τον Κάστορα δηλαδή) απευθύνεται και επιγράφεται «περί των οχτώ λογισμών», περί γαστριμαργίας, πορνείας, φιλαργυρίας, οργής, λύπης, ακηδίας, κενοδοξίας και υπερηφανείας.Οι λογισμοί αυτοί είναι χρήσιμοι και ωφέλιμοι όσο κανένας άλλος για κείνους που έχουν αναλάβει τον ασκητικό αγώνα.. Και τρίτος μικρός λόγος διαβάστηκε… που διδάσκει τι είναι διάκριση και ότι η διάκριση είναι μεγαλύτερη απ’ όλες τις αρετές, και από τι γεννιέται αυτή, και ότι κυρίως είναι ουράνια δωρεά κ.λπ.». </w:t>
      </w:r>
    </w:p>
    <w:p w:rsidR="005B27C3" w:rsidRDefault="005B27C3" w:rsidP="0070022E">
      <w:r>
        <w:t xml:space="preserve">Η Εκκλησία εορτάζει τη μνήμη του στις 29 Φεβρουαρίου, βραβεύοντάς τον με τιμές και εγκώμια. </w:t>
      </w:r>
    </w:p>
    <w:p w:rsidR="005B27C3" w:rsidRDefault="005B27C3" w:rsidP="0070022E">
      <w:pPr>
        <w:rPr>
          <w:sz w:val="24"/>
          <w:szCs w:val="24"/>
        </w:rPr>
      </w:pPr>
    </w:p>
    <w:p w:rsidR="005B27C3" w:rsidRPr="00431C8F" w:rsidRDefault="005B27C3" w:rsidP="0070022E">
      <w:pPr>
        <w:rPr>
          <w:sz w:val="24"/>
          <w:szCs w:val="24"/>
        </w:rPr>
      </w:pPr>
      <w:r w:rsidRPr="00431C8F">
        <w:rPr>
          <w:sz w:val="24"/>
          <w:szCs w:val="24"/>
        </w:rPr>
        <w:t xml:space="preserve">ΑΓΙΟΣ ΚΑΣΣΙΑΝΟΣ Ο ΡΩΜΑΙΟΣ </w:t>
      </w:r>
    </w:p>
    <w:p w:rsidR="005B27C3" w:rsidRDefault="005B27C3" w:rsidP="0070022E">
      <w:r>
        <w:t xml:space="preserve">Προς τον επίσκοπο Κάστορα, περί των οκτώ λογισμών της κακίας </w:t>
      </w:r>
    </w:p>
    <w:p w:rsidR="005B27C3" w:rsidRDefault="005B27C3" w:rsidP="0070022E">
      <w:r>
        <w:t xml:space="preserve">Αφού πρωτύτερα συντάξαμε τον λόγο «περί διαμορφώσεως των Κοινοβίων», έχοντας το θάρρος στις προσευχές σου, επιχειρούμε πάλι να γράψομε για τους οχτώ λογισμούς της κακίας, της γαστριμαργίας, λέω, και πορνείας, φιλαργυρίας, οργής, λύπης, ακηδίας, κενοδοξίας και υπερηφάνειας. </w:t>
      </w:r>
    </w:p>
    <w:p w:rsidR="005B27C3" w:rsidRDefault="005B27C3" w:rsidP="0070022E">
      <w:r>
        <w:t xml:space="preserve">1. Για την εγκράτεια της κοιλίας </w:t>
      </w:r>
    </w:p>
    <w:p w:rsidR="005B27C3" w:rsidRDefault="005B27C3" w:rsidP="00431C8F">
      <w:r>
        <w:t xml:space="preserve">Πρώτα θα κάνω λόγο για την εγκράτεια στα φαγητά, η οποία είναι αντίθετη της γαστριμαργίας, και για τον τρόπο των νηστειών και την ποσότητα των φαγητών. Και αυτά, όχι από τον εαυτό μου, αλλά καθώς παραλάβαμε από τους αγίους Πατέρες. Εκείνοι λοιπόν, δεν έχουν παραδώσει ένα κανόνα νηστείας, ούτε ένα τρόπο της διατροφής, ούτε το ίδιο μέτρο, γιατί δεν έχουν όλοι την ίδια δύναμη, είτε λόγω ηλικίας, είτε ασθένειας, είτε καλύτερης συνήθειας του σώματος. Έχουν όμως παραδώσει σε όλους ένα σκοπό, να αποφεύγομε την αφθονία και να αποστρεφόμαστε τον χορτασμό της κοιλιάς. Έχουν δει στην πράξη ότι είναι ωφελιμότερο και βοηθά στην καθαρότητα το να τρώει κανείς μία φορά την ημέρα από το να τρώει κάθε τρεις ή τέσσερις ή εφτά ημέρες. Γιατί λένε, εκείνος που επεκτείνεται υπέρμετρα στη νηστεία, υπέρμετρα κατόπιν τρώει. Και από αυτό, άλλοτε εξαιτίας της υπερβολής της αποχής από την τροφή ατονεί το σώμα και γίνεται πιο απρόθυμο για τις πνευματικές εργασίες, και άλλοτε όταν γεμίσει από το βάρος των τροφών προκαλεί αμέλεια και εξασθένηση της ψυχής. Και πάλι οι άγιοι Πατέρες δοκίμασαν και είδαν ότι δεν είναι για όλους κατάλληλη η διατροφή με χόρτα, ούτε με όσπρια, ούτε όλοι μπορούν να τρέφονται μόνο με ξερό ψωμί. Και άλλος, καθώς είπαν, ενώ τρώει δύο λίτρες ψωμί, πεινά ακόμη, ενώ άλλος τρώει μία λίτρα ή εξ ουγγιές και χορταίνει. Σε όλους λοιπόν, όπως είπα, ένα κανόνα εγκράτειας έχουν παραδώσει, το να μην ξεγελιούνται με τον χορτασμό της κοιλίας(Παροιμ. 24, 15), ούτε να παρασύρονται από την ηδονή του λάρυγγα. Γιατί δεν είναι μόνο η διαφορά της ποιότητας των τροφών, αλλά και η ποσότητα που ανάβει τα πυρωμένα βέλη(Εφ. 6, 16) της πορνείας. Γιατί με οποιαδήποτε τροφή όταν γεμίσει η κοιλιά, γεννά το σπόρο της διαφθοράς. Και πάλι δεν είναι μόνο η κραιπάλη του κρασιού που φέρνει μέθη στη διάνοια, αλλά και η αφθονία του νερού και κάθε τροφής η υπερβολική χρήση, τη ζαλίζει και φέρνει νύστα σ’ αυτήν. Αιτία της καταστροφής των Σοδομιτών δεν ήταν η κραιπάλη του κρασιού και των διαφόρων φαγητών, αλλά η αφθονία του άρτου, κατά τον προφήτη(Ιεζ. 16, 49). </w:t>
      </w:r>
      <w:r>
        <w:tab/>
      </w:r>
    </w:p>
    <w:p w:rsidR="005B27C3" w:rsidRDefault="005B27C3" w:rsidP="007E2B58">
      <w:r>
        <w:t xml:space="preserve">Η ασθένεια του σώματος δεν είναι αντίθετη με την καθαρότητα της καρδιάς, όταν δώσομε στο σώμα εκείνα που απαιτεί η ασθένεια, όχι ό,τι θέλει η ηδονή. Τις τροφές τις χρησιμοποιούμε τόσο ώστε να ζήσομε, όχι για να σκλαβωθούμε στις ορμές της επιθυμίας. Η μετρημένη και μέσα σε λογικά όρια τροφή βοηθά στην υγεία του σώματος, δεν αφαιρεί την αγιότητα. Ακριβής κανόνας εγκράτειας, όπως παρέδωσαν οι Πατέρες, είναι να σταματούμε να τρώμε πριν χορτάσομε. Και ο Απόστολος που είπε: «Μη φροντίζετε για την σάρκα, πως να ικανοποιήσετε τις επιθυμίες της»(Ρωμ. 13, 14), δεν εμπόδισε την αναγκαία κυβέρνηση της ζωής, αλλά απαγόρευσε την φιλήδονη φροντίδα. </w:t>
      </w:r>
    </w:p>
    <w:p w:rsidR="005B27C3" w:rsidRDefault="005B27C3" w:rsidP="007E2B58">
      <w:r>
        <w:t xml:space="preserve">Άλλωστε, για την τέλεια καθαρότητα της ψυχής, δεν αρκεί μόνο η εγκράτεια στα φαγητά, αν δεν συντρέχουν και οι υπόλοιπες αρετές. Λοιπόν, η ταπείνωση με την υπακοή και την καταπόνηση του σώματος, ωφελούν πολύ. Η αποχή από τη φιλαργυρία, όχι μόνον το να μην έχει κανείς χρήματα, αλλά και το να μην τα επιθυμεί, οδηγεί στην καθαρότητα της ψυχής. Η αποχή από την οργή, από την λύπη, από την κενοδοξία, από την υπερηφάνεια, όλα αυτά προξενούν τη γενική καθαρότητα της ψυχής. Τη μερική καθαρότητα της ψυχής, μέσω της σωφροσύνης, ιδιαίτερα κατορθώνουν η νηστεία και η εγκράτεια. Γιατί είναι αδύνατον εκείνος που έχει γεμάτη την κοιλιά του, να κάνει νοερό πόλεμο εναντίον του πνεύματος της πορνείας. Ώστε λοιπόν πρώτος αγώνας μας ας είναι να συγκρατούμε την κοιλιά μας και να υποδουλώνομε το σώμα. Όχι μόνο με νηστεία, αλλά και με αγρυπνία και κόπο και πνευματικά αναγνώσματα και με το να μαζεύομε την καρδιά μας πάνω στο φόβο της κολάσεως και στον πόθο της βασιλείας των Ουρανών. </w:t>
      </w:r>
    </w:p>
    <w:p w:rsidR="005B27C3" w:rsidRDefault="005B27C3" w:rsidP="0070022E">
      <w:r>
        <w:t xml:space="preserve">2.Περί του πνεύματος της πορνείας και της σαρκικής επιθυμίας </w:t>
      </w:r>
    </w:p>
    <w:p w:rsidR="005B27C3" w:rsidRDefault="005B27C3" w:rsidP="007E2B58">
      <w:r>
        <w:t>Δεύτερος αγώνας που έχομε να κάνομε είναι εναντίον του πνεύματος της πορνείας και της σαρκικής επιθυμίας, η οποία επιθυμία αρχίζει από τη μικρή ηλικία να ενοχλεί τον άνθρωπο. Ο αγώνας αυτός είναι μεγάλος και δύσκολος και έχει δύο μέτωπα. Γιατί ενώ τα άλλα ελαττώματα κάνουν τη μάχη μόνο μέσα στη ψυχή, ο σαρκικός πόλεμος είναι διπλός, και στη ψυχή και στο σώμα. Και γι’ αυτό πρέπει να αναλάβομε διπλό πόλεμο. Γιατί δεν είναι αρκετή η σωματική νηστεία για να αποκτήσομε την τέλεια σωφροσύνη και αληθινή αγνεία, αν δεν ακολουθεί και συντριβή καρδίας και πυκνή προσευχή προς τον Θεό και συχνή μελέτη των Γραφών και κόπος και εργασία των χεριών, τα οποία μπορούν να αναστέλλουν τις ακατάστατες ορμές της ψυχής και να ανακαλούν την ψυχή από τις αισχρές φαντασίες. Προπάντων βοηθά η ταπείνωση της ψυχής, χωρίς την οποία ούτε την πορνεία, ούτε άλλο πάθος μπορεί κανείς να νικήσει. Πρώτα – πρώτα λοιπόν πρέπει με κάθε προσοχή να φυλάγει κανείς την καρδιά του(Παροιμ. 4, 23) από ρυπαρούς λογισμούς. Γιατί από την καρδιά βγαίνουν – όπως είπε ο Κύριος – διαλογισμοί πονηροί, φόνοι, μοιχείες, πορνείες και τα λοιπά(Ματθ. 15, 19). Και η νηστεία δεν έχει διαταχθεί μόνον για κακοπάθεια του σώματος, αλλά και για την προσοχή και νηφαλιότητα του νου, για να μη σκοτιστεί ο νους από τη πολυφαγία και γίνει αδύνατος στην επιτήρηση των λογισμών. Πρέπει λοιπόν όχι μόνο στη σωματική νηστεία να βάζομε όλη την επιμέλειά μας, αλλά και στην προσοχή των λογισμών και στην πνευματική μελέτη, χωρίς τα οποία είναι αδύνατο να ανέβομε στο ύψος της αληθινής αγνείας και καθαρότητας. Πρέπει λοιπόν να καθαρίζομε πρώτα, σύμφωνα με την εντολή του Κυρίου, το εσωτερικό του πιάτου και του ποτηριού, για να γίνει και το εξωτερικό τους καθαρό(Ματθ. 23, 26).</w:t>
      </w:r>
    </w:p>
    <w:p w:rsidR="005B27C3" w:rsidRDefault="005B27C3" w:rsidP="007E2B58">
      <w:r>
        <w:t xml:space="preserve"> Γι’ αυτό ακριβώς, αν υπάρχει μέσα μας η φροντίδα να πολεμήσομε νόμιμα και να στεφανωθούμε(Β΄ Τιμ. 2, 5), αφού νικήσομε το ακάθαρτο πνεύμα της πορνείας, να μην έχομε θάρρος στη δική μας δύναμη και άσκηση, αλλά στη βοήθεια του Κυρίου μας και Θεού. Γιατί δεν παύει ο άνθρωπος να πολεμείται από αυτό το πνεύμα, μέχρις ότου πιστέψει αληθινά ότι όχι με τη δική του επιμέλεια και το δικό του κόπο, αλλά με τη βοήθεια του Θεού ελευθερώνεται από αυτή την αρρώστια και ανεβαίνει στο ύψος της αγνείας. Και αυτό είναι υπόθεση πάνω από τη φύση. Κατά κάποιο τρόπο υπερβαίνει το σώμα εκείνος που έχει υποτάξει τους ερεθισμούς της σάρκας και τις ηδονές της. Και γι’ αυτό είναι αδύνατον ο άνθρωπος (για να το πω έτσι) με τα δικά του φτερά να  πετάξει προς το υψηλό και ουράνιο βραβείο της αγιοσύνης και να γίνει μιμητής των Αγγέλων, αν δεν τον σηκώσει η χάρη του Θεού από τη γη και τη λάσπη. Γιατί με καμιά άλλη αρετή οι άνθρωποι με τη σάρκα που φέρουν δεν εξομοιώνονται περισσότερο με τους αγγέλους, όσο με την αρετή της σωφροσύνης. Με την αρετή αυτή, ενώ βρίσκονται ακόμη στη γη, έχουν το πολίτευμα στους ουρανούς, κατά τον Απόστολο(Φιλιπ. 3, 20).</w:t>
      </w:r>
    </w:p>
    <w:p w:rsidR="005B27C3" w:rsidRDefault="005B27C3" w:rsidP="007E2B58">
      <w:r>
        <w:t xml:space="preserve">Δείγμα του ότι αποκτήσαμε τελείως αυτή την αρετή είναι να μη προσηλώνεται η ψυχή κατά τον ύπνο σε καμία εικόνα αισχρής φαντασίας. Γιατί αν και δεν λογαριάζεται ως αμαρτία αυτή η κίνηση στον ύπνο, είναι όμως γνώρισμα ότι η ψυχή είναι άρρωστη και δεν έχει ελευθερωθεί από το σαρκικό πάθος. Γι’ αυτό τις αισχρές φαντασίες που μας έρχονται στον ύπνο, πρέπει να πιστεύομε ότι είναι έλεγχος της προηγούμενης αμέλειας και της ασθένειάς μας, αφού την κρυμμένη μέσα στα απόκρυφά της ψυχής μας νόσο την κάνει φανερή η ρεύση κατά την ανάπαυση του ύπνου. Γι’ αυτό και ο Γιατρός των ψυχών μας, στα απόκρυφα της ψυχής έβαλε το φάρμακο, όπου γνώριζε ότι βρίσκονται και οι αιτίες της ασθένειας, λέγοντας: «Καθένας που βλέπει γυναίκα με σκοπό να την επιθυμήσει, έκανε κιόλας μοιχεία μαζί της μέσα στην καρδιά του»(Ματθ. 5, 28). Δε διορθώνει τόσο τους περίεργους και πορνικούς οφθαλμούς, όσο την ψυχή που έχει την κατοικία της μέσα μας, η οποία κακώς μεταχειρίζεται τα μάτια τα οποία έδωσε ο Θεός για το καλό του ανθρώπου. Γι’ αυτό και η σοφή Παροιμία δε λέγει: «Με κάθε τρόπο να προσέχεις τα μάτια σου», αλλά. «Με κάθε τρόπο να προσέχεις την καρδιά σου»(Παροιμ. 4, 23). Έβαλε δηλαδή το φάρμακο της προσοχής στην καρδιά που μεταχειρίζεται τα μάτια για ό,τι θέλει. </w:t>
      </w:r>
    </w:p>
    <w:p w:rsidR="005B27C3" w:rsidRDefault="005B27C3" w:rsidP="0070022E">
      <w:r>
        <w:t xml:space="preserve">Λοιπόν αυτή ας είναι η φρουρά και προφύλαξη της καρδιάς μας. όταν έρθει στο νου μας ενθύμηση γυναίκας που ξεφύτρωσε από διαβολική δολιότητα, είτε μητέρας ή αδελφής ή άλλων ευλαβών γυναικών, αμέσως να την διώξομε από την καρδιά μας, μήπως επιμένοντας πολύ σ’ αυτή την ενθύμηση, μας κυλήσει εκείνος που μας εξαπατά στο κακό, ο διάβολος, και μας ρίξει μέσα στο γκρεμό των αισχρών και βλαβερών σκέψεων. Αλλά και η εντολή που δόθηκε από το Θεό στον πρωτόπλαστο διατάζει, να συντρίβομε το κεφάλι του φιδιού(Γεν. 3, 15), δηλαδή των αρχή των βλαβερών λογισμών, μέσω των οποίων επιχειρεί αυτό να συρθεί μέσα στις ψυχές μας. Αλλιώς με το να παραδεχτούμε το κεφάλι, που είναι η αρχή του λογισμού, θα παραδεχτούμε και το υπόλοιπο σώμα του φιδιού, που είναι η συγκατάθεση στην ηδονή, και αυτό θα κατακρημνίσει τη διάνοιά μας στην παράνομη πράξη. Αλλά πρέπει κατά την Γραφή, κάθε πρωί να εξολοθρεύομε όλους τους αμαρτωλούς της γης(Ψαλμ. 100, 8), δηλαδή με το φως της γνώσεως να διακρίνομε και να εξολοθρεύομε τους αμαρτωλούς λογισμούς από τη γη, η οποία είναι η καρδιά μας, σύμφωνα με τη διδασκαλία του Κυρίου. Και όσο είναι ακόμη νήπια οι γιοι της Βαβυλώνας, δηλαδή οι πονηροί λογισμοί, να τους χτυπάμε στο έδαφος και να τους τσακίζομε πάνω στην πέτρα(Ψαλμ. 136, 9), η οποία πέτρα είναι ο Χριστός. Γιατί αν οι νήπιοι λογισμοί μεγαλώσουν και γίνουν άνδρες λόγω της συγκαταθέσεώς μας σ’ αυτούς, τότε δεν θα νικηθούν χωρίς μεγάλο στεναγμό και κόπο. </w:t>
      </w:r>
    </w:p>
    <w:p w:rsidR="005B27C3" w:rsidRDefault="005B27C3" w:rsidP="0070022E">
      <w:r>
        <w:t xml:space="preserve">Μετά τα όσα είπαμε από την Αγία Γραφή, καλό είναι να θυμηθούμε και λόγους αγίων Πατέρων. Είπε λοιπόν ο άγιος Βασίλειος, επίσκοπος Καισαρείας της Καππαδοκίας. «Και γυναίκα δε γνωρίζω και παρθένος δεν είμαι». Τόσο πολύ γνώριζε ότι το δώρο της παρθενίας δεν κατορθώνεται μόνο με αποχή από γυναίκα, όσο με την αγιοσύνη της ψυχής και την καθαρότητα, η οποία κατορθώνεται με το φόβο του Θεού. Λένε επίσης και τούτο οι Πατέρες, ότι δεν μπορούμε να αποκτήσομε τελείως την αρετή της αγνείας, αν δεν αποκτήσομε πρωτύτερα την αληθινή ταπεινοφροσύνη μέσα στην καρδιά μας. Ούτε μπορούμε να κριθούμε άξιοι ν’ αποκτήσομε την αληθινή θεία γνώση, αν μέσα στα απόκρυφα της ψυχής έχει θρονιαστεί το πάθος της πορνείας. Θα δείξομε και από τον Απόστολο πόσο μεγάλο είναι το κατόρθωμα της σωφροσύνης, και αφού αναφέρομε μια φράση του μόνο, θα τελειώσομε: «Επιδιώκετε να έχετε ειρήνη με όλους και τον αγιασμό, που χωρίς αυτόν κανένας δεν θα δει τον Κύριο»(Εβρ. 12, 14). Ότι αναφέρεται στο θέμα μας, είναι φανερό από εκείνο που λέει αμέσως παρακάτω: «Κανένας πόρνος και βέβηλος όπως ο Ησαύ»(Εβρ. 12, 16). Όσο λοιπόν ουράνιο και αγγελικό είναι το κατόρθωμα της αγιοσύνης, τόσο με βαρύτερες συνωμοσίες και δόλους πολεμείται από τους εχθρούς δαίμονες. Και γι’ αυτό οφείλομε να φροντίζομε να έχομε όχι μόνον εγκράτεια σώματος, αλλά και συντριβή καρδίας και πυκνές προσευχές με στεναγμούς, ώστε το καμίνι της σάρκας μας, το οποίο ο βασιλιάς της Βαβυλώνας ανάβει καθημερινά με τους ερεθισμούς της επιθυμίας, να το σβήσομε με τη δρόσο του Αγίου Πνεύματος(Δαν. 3, 19). </w:t>
      </w:r>
    </w:p>
    <w:p w:rsidR="005B27C3" w:rsidRDefault="005B27C3" w:rsidP="0070022E">
      <w:r>
        <w:t xml:space="preserve">Εκτός από αυτά, μέγιστο όπλο για τον πόλεμο αυτό είναι η κατά Θεόν αγρυπνία. Γιατί όπως η προσοχή και η προφύλαξη της ημέρας ετοιμάζει τη νυχτερινή αγιοσύνη, έτσι η νυχτερινή κατά Θεόν αγρυπνία ετοιμάζει και διευκολύνει την ψυχή στην καθαρότητα της ημέρας. </w:t>
      </w:r>
    </w:p>
    <w:p w:rsidR="005B27C3" w:rsidRDefault="005B27C3" w:rsidP="0070022E">
      <w:pPr>
        <w:rPr>
          <w:sz w:val="24"/>
          <w:szCs w:val="24"/>
        </w:rPr>
      </w:pPr>
    </w:p>
    <w:p w:rsidR="005B27C3" w:rsidRDefault="005B27C3" w:rsidP="0070022E">
      <w:pPr>
        <w:rPr>
          <w:sz w:val="24"/>
          <w:szCs w:val="24"/>
        </w:rPr>
      </w:pPr>
    </w:p>
    <w:p w:rsidR="005B27C3" w:rsidRPr="007E2B58" w:rsidRDefault="005B27C3" w:rsidP="0070022E">
      <w:pPr>
        <w:rPr>
          <w:sz w:val="24"/>
          <w:szCs w:val="24"/>
        </w:rPr>
      </w:pPr>
      <w:r w:rsidRPr="007E2B58">
        <w:rPr>
          <w:sz w:val="24"/>
          <w:szCs w:val="24"/>
        </w:rPr>
        <w:t xml:space="preserve">3.Περί της φιλαργυρίας </w:t>
      </w:r>
    </w:p>
    <w:p w:rsidR="005B27C3" w:rsidRDefault="005B27C3" w:rsidP="0070022E">
      <w:r>
        <w:t xml:space="preserve">Τρίτος είναι ο αγώνας εναντίον του πνεύματος της φιλαργυρίας, αγώνας ξένος και έξω από την ανθρώπινη φύση, που βρίσκει αφορμή την απιστία του μοναχού. Γιατί οι ερεθισμοί των άλλων παθών, εννοώ του θυμού και της επιθυμίας, έχουν τις αφορμές από το σώμα, και κατά κάποιο τρόπο είναι έμφυτα και έχουν την αρχή από την γέννηση. Γι’ αυτό και χρειάζεται πολύς καιρός για να νικηθούν. Η αρρώστια όμως της φιλαργυρίας έρχεται από έξω και μπορεί ευκολότερα να κοπεί αν καταβάλλει κανείς επιμέλεια και προσοχή. Αν όμως παραμεληθεί, γίνεται πιο καταστρεπτική από τα άλλα πάθη και δύσκολα φεύγει. γιατί είναι ρίζα όλων των κακών(Α΄ Τιμ. 6, 10), κατά τον Απόστολο. </w:t>
      </w:r>
    </w:p>
    <w:p w:rsidR="005B27C3" w:rsidRDefault="005B27C3" w:rsidP="0070022E">
      <w:r>
        <w:t xml:space="preserve">Ας σκεφτούμε ως εξής: οι φυσικές κινήσεις του σώματος υπάρχουν όχι μόνο στα παιδιά, στα οποία κρίση του καλού και του κακού δεν υπάρχει ακόμα, αλλά και σ’ αυτά τα νήπια που τρώνε γάλα, που δεν έχουν ούτε ίχνος ηδονής, δίνουν όμως σημάδι ότι έχουν εκ φύσεως κίνηση στη σάρκα τους. Επίσης και το κεντρί του θυμού παρατηρείται στα νήπια, όταν τα βλέπομε να διεγείρονται ζωηρά εναντίον εκείνων που τα λύπησαν. Και αυτά δεν τα λέω για να κατηγορήσω τη φύση σαν αιτία της αμαρτίας. μη γένοιτο. αλλά για να δείξω ότι ο θυμός και η επιθυμία, αν και για καλό ενώθηκαν με τον άνθρωπο από τον Δημιουργό και είναι κάπως από τα φυσικά προσόντα του σώματος, εξαιτίας της αμέλειας ξεπέφτουν σε πράξεις έξω από τη φύση. Γιατί η κίνηση του σώματος δόθηκε από τον Δημιουργό για τη γέννηση απογόνων και την παράταση της ανθρωπότητας κατά διαδοχή και όχι για την πορνεία. Και ο θυμός έχει κατασπαρεί μέσα μας για τη σωτηρία, για να θυμώνομε εναντίον της κακίας και όχι να γινόμαστε θηρία εναντίον των ανθρώπων. Αν λοιπόν χρησιμοποιούμε για κακό το θυμό και την επιθυμία, δεν είναι η ανθρώπινη φύση αμαρτωλή ούτε θα κατηγορήσομε τον Πλάστη, όπως δεν κατηγορούμε εκείνον που έδωσε στον άλλον ένα σιδερένιο εργαλείο για μια αναγκαία και ωφέλιμη εργασία, και αυτός το χρησιμοποίησε σε φόνο. </w:t>
      </w:r>
    </w:p>
    <w:p w:rsidR="005B27C3" w:rsidRDefault="005B27C3" w:rsidP="0070022E">
      <w:r>
        <w:t xml:space="preserve">Αυτά τα είπαμε για να φανερώσομε ότι το πάθος της φιλαργυρίας δεν προέρχεται από τη φύση, αλλά μόνο από πολύ κακή και διεφθαρμένη διάθεση. Γιατί η αρρώστια αυτή της φιλαργυρίας, όταν βρει στην αρχή της αποταγής χλιαρή και άπιστη την ψυχή, της υποβάλλει δίκαιες τάχα και ευλογοφανείς προφάσεις για να κατακρατήσει μερικά από εκείνα που έχει. Του λέει ότι θα έχει μακροχρόνια γηρατειά και ασθένεια και ότι εκείνα που δίνει για τις ανάγκες το κοινόβιο δεν είναι αρκετά όχι για άρρωστο, αλλά ούτε για υγιή, και ότι εδώ δεν φροντίζουν όπως χρειάζεται τους αρρώστους, αλλά με πολλή αμέλεια, και αν δεν έχει κρύψει χρυσάφι, θα πεθάνει άθλια. Τελευταία του υποβάλλει τη σκέψη, ότι ούτε στο μοναστήρι μπορεί να μείνει πολύ, λόγω της βαριάς εργασίας και της αυστηρότητας του ηγουμένου. Και όταν παραπλανήσει τη διάνοια με τέτοιες σκέψεις, για να αποκτήσει έστω και ένα δηνάριο, τότε τον καταφέρνει και εργασία του χεριού να μάθει κρυφά από τον ηγούμενο, από την οποία θα μπορέσει να αυξήσει το χρήμα που τόσο επιθυμεί. Και παραπέρα τον εξαπατά τον άθλιο με κρυφές ελπίδες και του ψιθυρίζει το κέρδος που θα έχει από την εργασία του και την ανάπαυση και αμεριμνησία που θα αποκτήσει. Και αφού παραδοθεί ολόκληρος στη σκέψη του κέρδους, κανένα άλλο κακό δεν προσέχει. ούτε την παραφορά της οργής αν του συμβεί καμιά ζημιά, ούτε το σκοτάδι της λύπης αν δεν πετύχει το κέρδος, αλλά όπως σε άλλους γίνεται θεός η κοιλιά τους(Φιλιπ. 3, 19.), έτσι και σ’ αυτόν γίνεται θεός ο χρυσός. Γι’ αυτό ο μακάριος Απόστολος γνωρίζοντάς τα αυτά, όχι μόνο ρίζα όλων των κακών ονόμασε τη φιλαργυρία, αλλά και ειδωλολατρία την είπε(Α΄ Τιμ. 6, 10). </w:t>
      </w:r>
    </w:p>
    <w:p w:rsidR="005B27C3" w:rsidRDefault="005B27C3" w:rsidP="0070022E">
      <w:r>
        <w:t xml:space="preserve">Ας δούμε λοιπόν σε πόση κακία η αρρώστια αυτή σέρνει τον άνθρωπο, ώστε να τον ρίξει και στην ειδωλολατρεία. γιατί αφού απομακρύνει ο φιλάργυρος το νου του από την αγάπη του Θεού, αγαπά είδωλα, δηλ. ανάγλυφες εικόνες ανθρώπων που είναι χαραγμένες πάνω στα νομίσματα. Με τέτοιους λογισμούς λοιπόν αφού σκοτισθεί ο μοναχός και προχωρήσει στο χειρότερο, δεν μπορεί να έχει διόλου υπακοή, αλλά αγανακτεί, νομίζει ότι πάσχει άδικα, και για την κάθε εργασία γογγύζει, αντιλέγει και χωρίς διόλου ευλάβεια σαν άλογο σκληρότατο βαδίζει στο γκρεμό. Ούτε στην καθημερινή τροφή αρκείται, και διαμαρτύρεται ότι δεν μπορεί να υποφέρει μέχρι τέλος. Και λέει ότι ο Θεός δεν είναι μόνο εκεί, ούτε ότι εκεί αποκλειστικά βρίσκεται η σωτηρία του. και ότι αν δεν φύγει από το μοναστήρι εκείνο, θα χαθεί. Και έτσι έχοντας για συνεργό της διεφθαρμένης γνώμης του τα χρήματα που φυλάει, τα αισθάνεται σαν φτερά και με αυτά μελετά να φύγει από το μοναστήρι. Και λοιπόν απαντά υπερήφανα και άγρια σε όλες τις εντολές που του δίνουν, και νομίζοντας τον εαυτό του ξένο και εξωμέριτη, αν δει στο μοναστήρι ότι κάτι έχει ανάγκη να διορθωθεί, αμελεί και περιφρονεί και κατηγορεί όλα όσα γίνονται. Έπειτα ζητάει προφάσεις για να οργιστεί και να λυπηθεί, για να μην τον νομίσουν επιπόλαιο και ότι φεύγει από το μοναστήρι χωρίς αιτία. Κι αν μπορέσει με κρυφομιλήματα και μάταια λόγια να εξαπατήσει και άλλον και να τον βγάλει από το μοναστήρι, κι αυτό το κάνει, για να έχει και συνεργό. Έτσι λοιπόν με το να ανάβει από τη φωτιά των χρημάτων του ο φιλάργυρος, ποτέ δεν μπορεί να ησυχάσει στο μοναστήρι του ούτε να ζήσει κάτω από κανόνα. Κι όταν ο διάβολος σαν λύκος τον αρπάξει από την μάνδρα και τον ξεχωρίσει από το ποίμνιο και τον πάρει για να τον φάει, τότε τον φέρνει στο σημείο, τα έργα που βαριόταν να κάνει τις ορισμένες ώρες στο κοινόβιο, αυτά να τα κάνει στο κελί του μέρα και νύχτα με μεγάλη προθυμία. Και ούτε τις συνήθειες των προσευχών, ούτε τις νηστείες, ούτε τον κανόνα των αγρυπνιών επιτρέπει να τηρεί, αλλά αφού τον δέσει με τη μανία της φιλαργυρίας, όλη του την προθυμία τον πείθει να την δείξει στο εργόχειρό του. </w:t>
      </w:r>
    </w:p>
    <w:p w:rsidR="005B27C3" w:rsidRDefault="005B27C3" w:rsidP="0070022E">
      <w:r>
        <w:t xml:space="preserve">Είναι τρεις τρόποι αυτής της αρρώστιας, τους οποίους εξίσου απαγορεύουν οι θείες Γραφές και οι διδασκαλίες των Πατέρων. Ένας είναι που κάνει όσους ήταν φτωχοί, να προσπαθούν εκείνα που δεν είχαν στον κόσμο να τα αποκτήσουν τώρα. Άλλος είναι που κάνει να μετανοούν όσοι αρνήθηκαν μια φορά τα χρήματα όταν έγιναν μοναχοί και τους βάζει να ζητούν εκείνα που πρόσφεραν στο Θεό. Τρίτος είναι αυτός, ο οποίος αφού από την αρχή δέσει το μοναχό με απιστία και χλιαρότητα, δεν του επιτρέπει να απαλλαγεί τελείως από τις κοσμικές ασχολίες, με το να του υποβάλλει φόβο της φτώχειας και απιστία στην πρόνοια του Θεού, και να τον κάνει παραβάτη των υποσχέσεών του που έδωσε, όταν αρνήθηκε τον κόσμο. Τα παραδείγματα αυτών των τριών τρόπων βρήκαμε ότι κατακρίνονται στην Αγία Γραφή. Έτσι ο Γιεζή, επειδή επιθύμησε να αποκτήσει χρήματα που δεν είχε πρωτύτερα, δεν πέτυχε την προφητική χάρη, την οποία ο διδάσκαλος ήθελε να του αφήσει ως κληρονομιά. Και αντί ευλογία, κληρονόμησε αιώνια λέπρα με την κατάρα του Προφήτη(Δ΄Βασιλ. 5, 25). Και ο Ιούδας που θέλησε να πάρει χρήματα, τα οποία είχε εγκαταλείψει προηγουμένως, αφού ακολούθησε το Χριστό, όχι μόνο γλύστρησε στην προδοσία του Κυρίου και χωρίστηκε από τον χορό των Αποστόλων, αλλά και τη ζωή του τελείωσε με βίαιο θάνατο(Ματθ. 27, 5). Ο Ανανίας και η Σαπφείρα με το να φυλάξουν μερικά από εκείνα που είχαν, τιμωρούνται με θάνατο από το αποστολικό στόμα(Πραξ. 5, 1-10). Ο μέγας Μωυσής στο Δευτερονόμιο παραγγέλειμε μυστικό τρόπο σ’ εκείνους που υπόσχονται να αποταχθούν και να φύγουν από τον κόσμο και από φόβο απιστίας πάλι κρατιούνται από τα γήινα πράγματα: «Αν είναι κανείς φοβιτσιάρης και δειλός να μη βγει στον πόλεμο, αλλά να πάει σπίτι του και να καθίσει, μη τυχόν κάνει και τους αδελφούς του να φοβηθούν και αυτοί»(Δευτ. 20, 8). Υπάρχει άλλη πιο σίγουρη και καθαρή μαρτυρία; Δεν μαθαίνομε απ’ αυτά ότι εκείνοι που απαρνούνται τον κόσμο, πρέπει τελείως να τααπαρνούνται όλα κι έτσι να βγαίνουν στον πόλεμο, και όχι με το να κάνουν αρχή νωθρή και διεφθαρμένη, να απομακρύνουν τους άλλους από την ευαγγελική τελειότητα και να τους φέρνουν σε δειλία; Αυτό που λέει καλώς η θεία Γραφή: «Φέρνει μακαριότητα πιο πολύ το να δίνεις παρά το να παίρνεις»(Πραξ. 20, 35), το ερμηνεύουν κακώς, καθώς βιάζονται προς εξαπάτησή τους και προς την επιθυμία της φιλαργυρίας, παρεξηγώντας την έννοια του ρητού και την διδασκαλία του Κυρίου που λέει: «Αν θέλεις να είσαι τέλειος, πήγαινε, πούλησε τα υπάρχοντά σου, και δώστα στους φτωχούς και θ’ αποκτήσεις θησαυρό στον ουρανό, και έλα ακολούθησέ με»(Ματθ. 19, 21). Και έτσι συμπεραίνουν ότι από την ακτημοσύνη είναι ανώτερο το να εξουσιάζουν τον πλούτο τους και από αυτόν να δίνουν σε όσους έχουν ανάγκη. </w:t>
      </w:r>
    </w:p>
    <w:p w:rsidR="005B27C3" w:rsidRDefault="005B27C3" w:rsidP="0070022E">
      <w:r>
        <w:t xml:space="preserve">Ας μάθουν αυτοί ότι δεν απαρνήθηκαν ακόμα τον κόσμο, ούτε έφτασαν την μοναχική τελειότητα, αφού ντρέπονται να γίνουν φτωχοί για χάρη του Χριστού σαν τον Απόστολο Παύλο και με την εργασία των χεριών τους να συντηρούν και τον εαυτό τους και να εξυπηρετούν και όσους έχουν ανάγκη(Πραξ. 20, 34) και με έργα να εκπληρώσουν την μοναχική υπόσχεση και να δοξαστούν μαζί με τον Απόστολο. Και αφού διασκορπίσουν τον παλιό πλούτο, να αγωνίζονται μαζί με τον Παύλο με πείνα και δίψα, με κρύο και γύμνια τον καλό αγώνα(Β΄ Τιμ. 4, 7). Γιατί αν γνώριζε ο Απόστολος ότι ο παλιός του πλούτος ήταν πιο χρήσιμος για την τελειοποίηση του ανθρώπου, δεν θα τον περιφρονούσε, αφού ήταν και διακεκριμένος Ρωμαίος πολίτης(Πραξ. 22, 25). Αλλά και οι χριστιανοί των Ιεροσολύμων πουλούσαν τα σπίτια και τα χωράφια τους και έβαζαν το αντίτιμο καταγής κοντά στα πόδια των Αποστόλων(Πραξ. 4, 34). Δεν θα το έκαναν αυτό αν γνώριζαν ότι οι Απόστολοι θεωρούσαν καλύτερο να τρέφονται από τα δικά τους χρήματα και όχι από τον προσωπικό τους κόπο και από τις προσφορές των εθνικών. Ακόμα πιο καθαρά διδάσκει γι’ αυτά ο Απόστολος Παύλος μ’ εκείνα που γράφει προς τους Ρωμαίους: «Τώρα πηγαίνω στην Ιερουσαλήμ για να διακονήσω τους αγίους… Το θέλησαν να τους βοηθήσουν, αλλά ήταν και οφειλέτες τους»(Ρωμ. 15, 27). Και ο ίδιος, καθώς ήταν σε δεσμά και φυλακές πολλές φορές και ταλαιπωρημένος από την οδοιπορία, πράγμα που τον εμπόδιζε να εργάζεται όπως συνήθιζε με τα χέρια του για να προμηθεύεται τα αναγκαία, διδάσκει ότι αυτά τα πήρε από τους αδελφούς που ήρθαν από τη Μακεδονία, λέγοντας: «Το υστέρημά μου το συμπλήρωσαν οι αδελφοί που ήρθαν από τη Μακεδονία»(Β΄Κορ. 11, 9). Και προς τους Φιλιππησίους γράφει: «Ξέρετε και σεις, Φιληππήσιοι, ότι αφού αναχώρησα από την Μακεδονία, καμία άλλη εκκλησία δεν με βοήθησε, παρά μόνο σεις, γιατί και στη Θεσσαλονίκη και μια και δυο φορές μου στείλατε τα αναγκαία(Φιλιπ. 4, 15)». Ας είναι λοιπόν και αυτοί κατά την γνώμη των φιλαργύρων πιο ευτυχείς από τον Απόστολο επειδή από τα υπάρχοντά τους του χορήγησαν τα αναγκαία. Αλλά δεν θα φτάσει κανείς σε μια τόσο μεγάλη ανοησία, να το πει αυτό. </w:t>
      </w:r>
    </w:p>
    <w:p w:rsidR="005B27C3" w:rsidRDefault="005B27C3" w:rsidP="0070022E">
      <w:r>
        <w:t xml:space="preserve">Αν λοιπόν θέλομε να ακολουθήσομε την ευαγγελική εντολή και όλη εκείνη την Εκκλησία την θεμελιωμένη από την αρχή πάνω στους Αποστόλους, να μη στηριζόμαστε στις υποκειμενικές γνώμες μας, ούτε όσα έχουν καλά ειπωθεί να τα εξηγήσομε άσχημα. Αλλά, αφού πετάξομε μακριά τη χλιαρή και άπιστη γνώμη μας, να εντυπώσομε καλά στο νου μας την ακρίβεια του Ευαγγελίου. Έτσι θα μπορέσομε να ακολουθήσομε και τα ίχνη των Πατέρων και ποτέ να μην απομακρυνθούμε από την προσοχή και την επιμέλεια του κοινοβίου και τον κόσμο τούτο να τον απαρνηθούμε αληθινά. Καλό είναι λοιπόν και εδώ να θυμηθούμε τον λόγο κάποιου αγίου. Ο άγιος Βασίλειος, λοιπόν, ο επίσκοπος Καισαρείας της Καππαδοκίας, σε κάποιον συγκλητικό που απαρνήθηκε με χλιαρότητα τον κόσμο και κράτησε μερικά από τα χρήματά του, λέγεται ότι του είπε ένα τέτοιο λόγο: Και τον συγκλητικό έχασες και μοναχός δεν έγινες». </w:t>
      </w:r>
    </w:p>
    <w:p w:rsidR="005B27C3" w:rsidRDefault="005B27C3" w:rsidP="0070022E">
      <w:r>
        <w:t xml:space="preserve">Πρέπει λοιπόν με κάθε επιμέλεια να ξεριζώνομε από την ψυχή μας τη ρίζα όλων των κακών, που είναι η φιλαργυρία, γνωρίζοντας καλά ότι όταν μένει η ρίζα, εύκολα φυτρώνουν τα κλαδιά. Αλλά την αρετή αυτή είναι δύσκολο να την κατορθώσομε αν δεν μένομε σε κοινόβιο. Γιατί στο κοινόβιο δεν έχομε φροντίδα ούτε για τις απαραίτητες ανάγκες μας. Έχονας εμπρός μας στα μάτια μας, την καταδίκη του Ανανία και της Σαπφείρας, να μας πιάνει φρίκη αν θέλομε να αφήσομε τίποτε στα χέρια μας από την παλιά περιουσία μας. Επίσης ας φοβηθούμε το παράδειγμα του Γιεζή, ο οποίος εξαιτίας της φιλαργυρίας του παραδόθηκε σε αιώνια λέπρα, κι ας φυλαχτούμε μήπως μαζέψομε για τους εαυτούς μας χρήματα τα οποία ούτε στον κόσμο είχαμε. Κι ακόμη έχοντας στο νου μας το κρέμασμα του Ιούδα, ας φοβηθούμε να πάρουμε πίσω κάτι από εκείνα που καταφρονήσαμε όταν γίναμε μοναχοί. Πάνω απ’ όλα, ας έχομε πάντοτε εμπρός μας την αδηλότητα του θανάτου, μήπως σε ώρα που δεν περιμένομε έρθει ο Κύριός μας(Ματθ. 24, 44) και βρει λερωμένη τη συνείδησή μας από φιλαργυρία και μας πει εκείνα που είπε στο Ευαγγέλιο προς τον πλούσιο εκείνο: «Ανόητε, αυτή τη νύχτα απαιτούν από σένα τη ψυχή σου. σε ποιον θα πάνε αυτά που ετοίμασες(Λουκ. 12, 20); </w:t>
      </w:r>
    </w:p>
    <w:p w:rsidR="005B27C3" w:rsidRDefault="005B27C3" w:rsidP="0070022E">
      <w:pPr>
        <w:rPr>
          <w:sz w:val="24"/>
          <w:szCs w:val="24"/>
        </w:rPr>
      </w:pPr>
    </w:p>
    <w:p w:rsidR="005B27C3" w:rsidRPr="00344986" w:rsidRDefault="005B27C3" w:rsidP="0070022E">
      <w:pPr>
        <w:rPr>
          <w:sz w:val="24"/>
          <w:szCs w:val="24"/>
        </w:rPr>
      </w:pPr>
      <w:r w:rsidRPr="00344986">
        <w:rPr>
          <w:sz w:val="24"/>
          <w:szCs w:val="24"/>
        </w:rPr>
        <w:t xml:space="preserve">4.Περί της οργής </w:t>
      </w:r>
    </w:p>
    <w:p w:rsidR="005B27C3" w:rsidRDefault="005B27C3" w:rsidP="0070022E">
      <w:r>
        <w:t xml:space="preserve">Τέταρτος αγώνας είναι εμπρός μας εναντίον του πνεύματος της οργής. Και είναι ανάγκη, με τη βοήθεια του Θεού, το θανατηφόρο δηλητήριο της οργής να το κόψομε από το βάθος της καρδιάς μας. Γιατί όσο το πονηρό τούτο πνεύμα κάθεται στην καρδιά μας και τυφλώνει με τις σκοτεινές αναταραχές τα μάτια της καρδιάς μας, ούτε το συμφέρον της ψυχής μας μπορούμε να διακρίνομε, ούτε να φτάσομε ποτέ την πνευματική γνώση, ούτε την τελειότητα αγαθής σκέψεως να πάρομε στην κατοχή μας, ούτε να γίνομε μέτοχοι της αληθινής πνευματικής ζωής, ούτε το θείο και αληθινό φως μπορεί να δεχτεί ο νους μας. γιατί λέει η Γραφή: «Ταράχθηκαν τα μάτια μου από το θυμό»(Ψαλμ. 6, 8). Ούτε θα γίνομε μέτοχοι της θείας σοφίας, και αν ακόμη οι άλλοι μας νομίζουν για πολύ σοφούς, γιατί είναι γραμμένο: «Στον κόρφο των ανοήτων αναπαύεται ο θυμός»(Εκκλ. 7, 9). Αλλά ούτε και τις σωτήριες σκέψεις της διακρίσεως μπορούμε να αποκτήσομε και αν ακόμη οι άνθρωποι μας νομίζουν για φρόνιμους, γιατί είναι γραμμένο: «Η οργή καταστρέφει και τους φρόνιμους»(Παροιμ. 15, 1). Αλλά ούτε θα μπορέσομε να αποδώσομε το δίκαιο με προσεκτική και νηφάλια καρδιά, καθώς είναι γραμμένο: «Ο θυμός του ανθρώπου δεν πραγματοποιεί τη δικαιοσύνη του Θεού»(Ιακ. 1, 20). ούτε την κοσμιότητα και σεμνότητα που όλοι οι άνθρωποι την επαινούν μπορούμε να αποκτήσομε, γιατί είναι γραμμένο: «Άνθρωπος που θυμώνει δεν είναι κόσμιος»(Παροιμ. 11, 25). Όποιος λοιπόν θέλει να φτάσει την τελειότητα και επιθυμεί να αγωνιστεί νόμιμα τον πνευματικό αγώνα, ας είναι ξένος από το ελάττωμα της οργής και του θυμού, και ας ακούει τι παραγγέλει το σκεύος της εκλογής, ο απ. Παύλος: «Κάθε έχθρα και οργή και θυμός και κραυγή και βλασφημία, ας φύγει από σας μαζί με κάθε κακία»(Εφ. 4, 31). Λέγοντας τη λέξη «κάθε», δε μας άφησε καμία πρόφαση θυμού ούτε σαν αναγκαία, ούτε σαν εύλογη. Εκείνος λοιπόν που θέλει να διορθώσει τον αδελφό του όταν αμαρτάνει ή να του βάλει επιτίμιο, ας φροντίζει να παραμένει ατάραχος, μήπως θέλοντας να θεραπεύσει άλλον, αρρωστήσει ο ίδιος και ακούσει τα ευαγγελικά λόγια: «Γιατρέ, θεράπευσε πρώτα τον εαυτό σου»(Λουκ. 4, 23). Και πάλι: «Γιατί βλέπεις το άχυρο στο μάτι του αδελφού σου και δεν παρατηρείς το δοκάρι μέσα στο δικό σου μάτι;»(Ματθ. 7, 3). Γιατί αν από οποιαδήποτε αιτία η κίνηση της οργής θερμανθεί πολύ, τυφλώνει τα μάτια της ψυχής και δεν την αφήνει να δει τον ήλιο της δικαιοσύνης. Όπως εκείνος που βάζει πάνω στα μάτια του χρυσά καλλύματα ή μολύβδινα, εμποδίζει εξίσου την όραση και καμιά διαφορά δεν προκαλεί στη τύφλωση η αξία του χρυσού, έτσι από οποιαδήποτε αιτία, εύλογη δήθεν ή παράλογη, και αν ανάψει η οργή, σκοτίζεται η πνευματική όραση. </w:t>
      </w:r>
    </w:p>
    <w:p w:rsidR="005B27C3" w:rsidRDefault="005B27C3" w:rsidP="0070022E">
      <w:r>
        <w:t xml:space="preserve">Τότε μόνο χρησιμοποιούμε κατά φύση το θυμό, όταν τον στρέφομε εναντίον των εμπαθών και φιλήδονων λογισμών. Έτσι διδάσκει και ο προφήτης: «Να οργίζεστε και να μην αμαρτάνετε». δηλαδή να οργίζεστε κατά των παθών σας και των πονηρών λογισμών, και μην αμαρτάνετε εκτελώντας όσα αυτοί σας υπαγορεύουν. Κι αυτό θέλει να πει και η συνέχεια: «Για όσα λέτε μέσα στις καρδιές σας, πάνω στο κρεβάτι σας να κατανύγεστε»(Ψαλμ. 4, 5), δηλαδή όταν έρθουν στην καρδιά σας οι πονηροί λογισμοί, αφού τους διώξετε με την οργή, τότε ευρισκόμενοι στην ησυχία της ψυχής σαν σε κάποιο κρεβάτι, μετανοείτε με κατάνυξη. Συμφωνεί σ’ αυτό κι ο μακάριος Παύλος, που ανέφερε αυτόν τον στίχο και πρόσθεσε: «Ο ήλιος να μην βασιλεύει αφήνοντάς σας θυμωμένους, ούτε να δίνετε τόπο στο διάβολο»(Εφ. 4, 27), δηλ. μη διαθέτετε έτσι τον Κύριο Ιησού, τον Ήλιο της δικαιοσύνης, παροργίζοντάς Τον με τη συγκατάθεσή σας στους κακούς λογισμούς, ώστε να δύει στις καρδιές σας και να φεύγει, για να μη βρίσκει τόπο ο διάβολος με την αναχώρηση του Χριστού. Γι’ αυτόν τον ήλιο λέει και ο Θεός δια μέσου του προφήτη: «Θ’ ανατείλει ο ήλιος της δικαιοσύνης και τα φτερά του θα φέρουν την θεραπεία»(Μαλ. 4, 2). Αν πάλι εννοήσομε το ρητό κατά γράμμα, ούτε μέχρι τη δύση του ηλίου δεν μας επιτρέπεται να διατηρούμε την οργή. </w:t>
      </w:r>
    </w:p>
    <w:p w:rsidR="005B27C3" w:rsidRDefault="005B27C3" w:rsidP="0070022E">
      <w:r>
        <w:t xml:space="preserve">Τι λοιπόν θα πούμε γι’ αυτά, εμείς όπου από αγριότητα και μανία της εμπαθούς ψυχικής καταστάσεώς μας, όχι μόνο μέχρι την δύση του ηλίου διατηρούμε την οργή, αλλά και για πολλές μέρες την κρατάμε; Και δε μιλάμε εκφράζοντας την οργή με λόγια, αλλά με την σιωπή μεταξύ μας αυξάνομε το δηλητήριο της μνησικακίας για ψυχική καταστροφή μας. Και δεν γνωρίζομε ότι πρέπει όχι μόνο να απέχομε από την ενεργητική οργή, αλλά και από την κατά διάνοια, για να μη σκοτεινιάσει ο νους μας από το σκοτάδι της μνησικακίας και ξεπέσει από το φως της πνευματικής γνώσεως και της διακρίσεως, και στερηθεί την κατοίκηση μέσα τουτου Αγίου Πνεύματος. Γι’ αυτό και ο Κύριος στα Ευαγγέλια παραγγέλει να αφήνομε το δώρο μας στο θυσιαστήριο και να μονιάζομε πρώτα με τον αδελφό μας(Ματθ. 5, 23), γιατί δεν είναι δυνατό να γίνει ευπρόσδεκτο, αν διατηρούμε μέσα μας θυμό και μνησικακία. Αλλά και ο Απόστολος το ίδιο μας διδάσκει, λέγοντας: «Να προσεύχεστε αδιάλειπτα»(Α΄Θεσ. 5, 17), και «σε κάθε τόπο να υψώνετε σε προσευχή όσια χέρια, χωρίς οργή και λογισμούς απιστίας»(Α΄ Τιμ. 2, 8). Δεν μένει λοιπόν, παρά ή να μην προσευχόμαστε ποτέ, οπότε είμαστε υπεύθυνοι στην αποστολική παραγγελία, ή να φροντίζομε να τηρούμε τη διαταγή και να προσευχόμαστε χωρίς οργή και μνησικακία. Και επειδή πολλές φορές αν λυπηθούν ή ταραχθούν οι αδελφοί, αδιαφορούμε λέγοντας ότι δεν λυπήθηκαν εξαιτίας μας, ο Γιατρός των ψυχών, θέλοντας να ξεριζώσει τις προφάσεις, παραγγέλει να αφήσομε το δώρο και να συνδιαλλαγούμε όχι μόνο αν είμαστε εμείς λυπημένοι κατά του αδελφού μας, αλλά και αν αυτός είναι λυπημένος εναντίον μας δίκαια ή άδικα, να τον θεραπεύομε δίνοντας εξηγήσεις, και τότε να προσφέρομε το δώρο μας. Αλλά γιατί να διατρίβομε πολύ στα ευαγγελικά παραγγέλματα αφού και από τον παλαιό νόμο μπορούμε να μάθομε, ο οποίος αν και θεωρείται πιο συγκαταβατικός, λέει: «Μη νιώσεις μέσα σου μίσος για τον αδελφό σου»(Λευιτ. 19, 17), και αλλού λέει: «Ο δρόμος του μνησίκακου οδηγεί στο θάνατο»(Παροιμ. 12, 28). Και εδώ όχι μόνον την ενεργητική μνησικακία τιμωρεί, αλλά και την κατά διάνοια. </w:t>
      </w:r>
    </w:p>
    <w:p w:rsidR="005B27C3" w:rsidRDefault="005B27C3" w:rsidP="0070022E">
      <w:r>
        <w:t xml:space="preserve">Πρέπει λοιπόν σύμφωνα με τους θείους νόμους, να αγωνιζόμαστε με όλη τη δύναμή μας εναντίον του πνεύματος της οργής και της αρρώστιας που έχομε μέσα μας. και όχι, επειδή στρέφομε το θυμό εναντίον των ανθρώπων, να επιδιώκομε την ερημία και την απομόνωση, γιατί δήθεν εκεί δεν υπάρχουν αφορμές να μας παρακινούν στην οργή, και στη μόνωση θα κατορθώσομε εύκολα την αρετή της μακροθυμίας. Επειδή είμαστε υπερήφανοι και δεν θέλομε να κατηγορούμε τον εαυτό μας και να αποδίδομε στη δική μας αμέλεια τις αφορμές της ταραχής, επιθυμούμε να χωριστούμε από τους αδελφούς μας. Ενόσω λοιπόν αποδίδομε στους άλλους τις αφορμές της ασθένειάς μας, είναι αδύνατο να φτάσομε την τελειότητα της μακροθυμίας. </w:t>
      </w:r>
    </w:p>
    <w:p w:rsidR="005B27C3" w:rsidRDefault="005B27C3" w:rsidP="0070022E">
      <w:r>
        <w:t xml:space="preserve">Το κυριότερο λοιπόν μέρος της διορθώσεώς μας και της ειρήνης μας δεν κατορθώνεται από τη μακροθυμία των άλλων απέναντί μας αλλά από τη δική μας ανεξικακία προς τους άλλους. Όταν όμως, αποφεύγοντας τον αγώνα της μακροθυμίας, επιδιώκομε την έρημο και την μόνωση, τότε, όσα πάθη φέρνομε αθεράπευτα εκεί, είναι κρυμμένα μέσα μας και δεν χάθηκαν. Επειδή η ερημία και η αναχώρηση σε όσους δεν έχουν απαλλαγεί από τα πάθη τους, ξέρει όχι μόνον να τα διατηρεί, αλλά και να τα σκεπάζει. και ούτε επιτρέπει να αισθάνονται σε ποιο πάθος νικιούνται. Απεναντίας η έρημος υποβάλλει σ’ αυτούς να φαντάζονται ότι απόκτησαν αρετή και τους πείθει να πιστεύουν ότι κατόρθωσαν τη μακροθυμία και την ταπείνωση, όσο δεν είναι παρών κάποιος που να τους ερεθίζει και να τους φέρνει σε δοκιμασία. Και όταν τύχει αφορμή θυμού που τους προκαλεί και τους δοκιμάζει, αμέσως τα πάθη που βρίσκονται μέσα αποθηκευμένα και λανθάνοντα, σαν άλογα χωρίς χαλινάρι ξεπηδούν από τον τόπο που ησύχαζαν, θρεμμένα από την μακρά ησυχία και αργία, και με μεγαλύτερη σφοδρότητα και αγριότητα σύρουν στον όλεθρο τον άνθρωπο που κάθεται πάνω σ’ αυτά. Γιατί περισσότερο εξαγριώνονται τα πάθη όταν στερούνται τη δοκιμασία που προέρχεται από τους ανθρώπους. Και αυτήν ακόμη την σκιά της υπομονής και μακροθυμίας, την οποία φαινομενικά νομίζομε, όταν είμαστε μαζί με τους αδελφούς, ότι είχαμε, τη χάνομε από την αμέλεια της εκγυμνάσεως και της απομονώσεως. Όπως τα φαρμακερά φίδια στην ερημιά που ησυχάζουν στη φωλιά τους, τότε δείχνουν τη μανία τους, όταν τα πλησιάσει κανείς, έτσι και οι εμπαθείς άνθρωποι που ησυχάζουν όχι λόγω της αρετής, αλλά αναγκαστικά εξαιτίας της ερημιάς, τότε χύνουν το δηλητήριό τους, όταν αρπάξουν κάποιον που τους πλησιάζει και τους ερεθίζει. Και γι’ αυτό πρέπει εκείνοι που επιζητούν την τελειότητα της πραότητας, να φροντίζουν όσο μπορούν περισσότερο, όχι μόνο εναντίον των ανθρώπων να μην οργίζονται, αλλά ούτε και εναντίον των ζώων, ούτε κατά των αψύχων. Γιατί θυμούμαι, όταν ήμουν στην έρημο θύμωσα εναντίον καλαμιού που δεν μου άρεσε το πάχος ή η λεπτότητά του. Επίσης θύμωσα και εναντίον ξύλου που δεν μπόρεσα να το κόψω αμέσως. Επίσης και εναντίον πέτρας από εκείνες που βγάζουν φωτιά, όταν προσπάθησα να βγάλω φωτιά και δεν έβγαλε γρήγορα. Έτσι είχε δυναμώσε η οργή, ώστε να στρέφεται και κατά των αναισθήτων πραγμάτων. </w:t>
      </w:r>
    </w:p>
    <w:p w:rsidR="005B27C3" w:rsidRDefault="005B27C3" w:rsidP="0070022E">
      <w:r>
        <w:t xml:space="preserve">Αν λοιπόν επιθυμούμε να επιτύχομε το μακαρισμό του Κυρίου, όχι μόνον την ενεργητική οργή, όπως είπαμε, αλλά και την κατά διάνοια πρέπει να εμποδίσομε. Γιατί δεν ωφελεί τόσο πολύ να συγκρατούμε το στόμα μας στο καιρό του θυμού να μη λέει λόγια μανιασμένα, όσο να καθαρίζομε την καρδιά μας από την μνησικακία και να μη στριφογυρίζομε μέσα στο μυαλό μας πονηρούς λογισμούς εναντίον του αδελφού. Γιατί η ευαγγελική διδασκαλίαπαραγγέλει να κόβομε τις ρίζες των αμαρτημάτων, παρά τους καρπούς. επειδή όταν κοπεί η ρίζα του θυμού από την καρδιά, ούτε μίσος ούτε φθόνος προχωρεί σε έργο. Όποιος μισεί τον αδελφό του, έχει ονομαστεί ανθρωποκτόνος(Α΄Ιω. 3, 15), που φονεύει αυτόν με την διάθεση του μίσους κατά διάνοια. αυτού το αίμα δεν το βλέπουν οι άνθρωποι, αφού δεν χύθηκε με χτύπημα ξίφους. αλλά ότι κατά διάνοια και κατά διάθεση φονεύτηκε, το βλέπει ο Θεός, ο Οποίος όχι μόνο για τις πράξεις, αλλά και για τους λογισμούς και τις προαιρέσεις αποδίδει στον καθένα στεφάνια ή τιμωρίες, καθώς λέει ο Ίδιος δια μέσου του προφήτη: «Ιδού, έρχομαι για να συγκεντρώσω τα έργα και τις σκέψεις τους»(Σ. Σειρ. 35, 22). Και πάλι, ο Απόστολος λέει: «Όταν οι λογισμοί τους κατηγορούν αναμεταξύ τους ή και απολογούνται, κατά την ημέρα που ο Θεός θα κρίνει τα κρυφά έργα των ανθρώπων»(Ρωμ. 2, 15). Αυτός ο Ίδιος ο Κύριος διδάσκει να αποβάλλομε κάθε οργή και λέει στα Ευαγγέλια: «Όποιος οργίζεται κατά του αδελφού του, θα είναι ένοχος στο δικαστήριο»(Ματθ. 5, 22). Τα ακριβή αντίγραφα (του Ευαγγελίου) έτσι περιέχουν αυτό το χωρίο. Γιατί η λέξη «εική» δηλ. χωρίς λόγο, είναι μεταγενέστερη προσθήκη. κι αυτό είναι φανερό και από το πνεύμα της Γραφής. Επειδή το θέλημα του Κυρίου είναι να κόβομε με κάθε τρόπο τη ρίζα και το σπινθήρα της οργής και να μην κρατάμε καμιά πρόφαση οργής. μήπως θυμώνοντας στην αρχή εύλογα τάχα, ύστερα πέσομε στη μανία του παράλογου θυμού. </w:t>
      </w:r>
    </w:p>
    <w:p w:rsidR="005B27C3" w:rsidRDefault="005B27C3" w:rsidP="0070022E">
      <w:r>
        <w:t xml:space="preserve">Η τέλεια θεραπεία της ασθένειας της οργής είναι αυτή: να πιστέψομε ότι ούτε για δίκαιες ούτε για άδικες αφορμές επιτρέπεται ποτέ να θυμώνομε. Επειδή όταν η οργή σκοτίσει τη διάνοια, ούτε διάκριση, ούτε σωστή σκέψη, ούτε δικαιοσύνη θα βρεθεί μέσα μας. ούτε και ναός του αγίου Πνεύματος μπορεί να γίνει η ψυχή μας, αλλά θα μας κατακυριεύσει το πνεύμα της οργής σκοτίζοντας τη διάνοιά μας. Τελευταίο απ’ όλα, πρέπει να έχομε εμπρός στα μάτια μας κάθε ημέρα, την αβεβαιότητα της ώρας του θανάτου μας, κι έτσι να φυλαγόμαστε από την οργή. Και ας γνωρίζομε ότι ούτε η σωφροσύνη, ούτε η απάρνηση του υλικού κόσμου, ούτε οι νηστείες και αγρυπνίες θα μας ωφελήσουν κατά την ημέρα της κρίσεως, αν βρεθούμε ένοχοι επειδή κατεχόμαστε από οργή και μίσος. </w:t>
      </w:r>
    </w:p>
    <w:p w:rsidR="005B27C3" w:rsidRPr="00AE4498" w:rsidRDefault="005B27C3" w:rsidP="0070022E">
      <w:pPr>
        <w:rPr>
          <w:sz w:val="24"/>
          <w:szCs w:val="24"/>
        </w:rPr>
      </w:pPr>
      <w:r w:rsidRPr="00AE4498">
        <w:rPr>
          <w:sz w:val="24"/>
          <w:szCs w:val="24"/>
        </w:rPr>
        <w:t xml:space="preserve">5.Περί της λύπης </w:t>
      </w:r>
    </w:p>
    <w:p w:rsidR="005B27C3" w:rsidRDefault="005B27C3" w:rsidP="0070022E">
      <w:r>
        <w:t xml:space="preserve">Πέμπτος είναι ο αγώνας εναντίον του πνεύματος της λύπης, το οποίο σκοτίζει την ψυχή από κάθε πνευματική θεωρία και την εμποδίζει από κάθε αγαθή πράξη. Επειδή όταν το πονηρό αυτό πνεύμα αρπάξει την ψυχή και την σκοτίσει ολόκληρη, δεν της επιτρέπει να προσεύχεται με προθυμία. δεν την αφήνει να εγκαρτερεί στην ωφέλεια των ιερών αναγνωσμάτων. δεν ανέχεται να είναι ο άνθρωπος πράος και να κινείται εύκολα σε κατάνυξη και συμπάθεια προς τους αδελφούς. για όλες τις εργασίες και εναντίον ακόμη της υποσχέσεως του μοναχικού βίου φέρνει μίσος. Και γενικά η λύπη, αφού ανακατώσει όλες τις σωτήριες σκέψεις της ψυχής και παραλύσει τη δραστηριότητα και την καρτερία της, τη φέρνει σε σημείο να είναι σαν ανόητη και ηλίθια, δένοντάς την με τον λογισμό της απελπισίας. Γι’ αυτό, αν έχομε σκοπό να αγωνιστούμε τον πνευματικό αγώνα και να νικήσομε, με τη βοήθεια του Θεού, τα πονηρά πνεύματα, όσο μπορούμε με μεγαλύτερη προσοχή ας φυλάξομε την καρδιά μας από το πνεύμα της λύπης. Γιατί όπως ο σκόρος τρώει το ρούχο και το σκουλήκι το ξύλο, έτσι η λύπη κατατρώγει την ψυχή του ανθρώπου. Πείθει τον άνθρωπο να αποφεύγει κάθε καλή πνευματική συναναστροφή και δεν επιτρέπει ούτε από γνήσιους φίλους να δέχεται συμβουλή, ούτε καλή και ειρηνική απάντηση να δίνει σ’ αυτούς, αλλά αφού καταλάβει όλη την ψυχή, τη γεμίζει με δυσαρέσκεια, πλήξη και μελαγχολία. Και τότε τη βάζει να αποφεύγει τους ανθρώπους, γιατί γίνονται σ’ αυτήν αίτιοι ταραχής. Και δεν επιτρέπει στην ψυχή να εννοήσει, ότι όχι απέξω αλλά μέσα της έχει την αρρώστια, η οποία τότε φανερώνεται, όταν έρθουν οι πειρασμοί και με την δοκιμασία την φέρουν στην επιφάνεια. Γιατί ποτέ δεν μπορεί να βλαφτεί ο άνθρωπος από άλλον, αν δεν έχει μέσα του αποθηκευμένες τις αφορμές των παθών. Και γι’ αυτό ο Δημιουργός των πάντων και Γιατρός των ψυχών, ο Θεός, ο μόνος που γνωρίζει ακριβώς τα τραύματα της ψυχής, δεν παραγγέλει να αποφεύγομε τις συναναστροφές των ανθρώπων, αλλά να κόβομε τις αιτίες της κακίας που είναι μέσα μας, και να γνωρίζομε ότι η υγεία της ψυχής δεν κατορθώνεται με τον χωρισμό από τους ανθρώπους, αλλά με την διαμονή και εξάσκηση με τους ενάρετους ανθρώπους. Όταν λοιπόν για προφάσεις που τις νομίζομε δήθεν εύλογες, εγκαταλείπομε τους αδελφούς, δεν κόψαμε τις αφορμές της λύπης αλλά μόνον κάναμε εναλλαγή τους, γιατί η αρρώστια που έχομε μέσα μας τις ανακινεί πάλι εξαιτίας άλλων πραγμάτων. </w:t>
      </w:r>
    </w:p>
    <w:p w:rsidR="005B27C3" w:rsidRDefault="005B27C3" w:rsidP="0070022E">
      <w:r>
        <w:t xml:space="preserve">Γι’ αυτό όλος ο πόλεμος ας είναι εναντίον των παθών που είναι μέσα μας, γιατί αν αυτά με τη χάρη και τη βοήθεια του Θεού, βγουν από την καρδιά μας, όχι μόνο με τους ανθρώπους, αλλά και με τα άγρια θηρία εύκολα μπορούμε να ζήσομε, όπως λέει ο μακάριος Ιώβ: «Τα άγρια θηρία θα γίνουν ειρηνικά μαζί σου»(Ιώβ 5, 23). Πρώτα πρώτα λοιπόν να αγωνιστούμε εναντίον του πνεύματος της λύπης, που φέρνει την ψυχή στην απελπισία, για να το εξορίσομε από την καρδιά μας. Γιατί αυτό το πνεύμα δεν επέτρεψε στον Κάιν να μετανοήσει μετά την αδελφοκτονία, ούτε στον Ιούδα μετά την προδοσία του Κυρίου. Μια μόνο λύπη να έχομε, την μετάνοια για τις αμαρτίες μας ενωμένη με τηναγαθή ελπίδα, για την οποία ο Απόστολος λέει: «Η κατά Θεόν λύπη προξενεί μετάνοια που οδηγεί σε οριστική σωτηρία»(Β΄Κορ. 7, 10). Κι αυτό, γιατί η κατά Θεόνλύπη τρέφοντας την ψυχή με την ελπίδα που ακολουθεί την μετάνοια, είναι ανάμικτη με χαρά. Γι’ αυτό και πρόθυμο και υπάκουο για κάθε καλή πράξη, ευκολοπλησίαστο, ταπεινό, πράο, ανεξίκακο, υπομονετικό σε κάθε αγαθό κόπο και κάθε συντριβή κάνει τον άνθρωπο η λύπη αυτή, αφού είναι κατά Θεόν. Και με αυτό λοιπόν γίνονται οι καρποί του αγίου Πνεύματος φανεροί στον άνθρωπο, δηλαδή η χαρά, η αγάπη, η ειρήνη, η μακροθυμία, η αγαθότητα, η πίστη, η εγκράτεια(Γαλ. 5, 22). Από την αντίθετη λύπη είναι φανεροί οι καρποί του πονηρού πνεύματος, οι οποίοι είναι ακηδία, ανυπομονησία, θυμός, μίσος, αντιλογία, απελπισία, οκνηρία στην προσευχή. Αυτή την λύπη πρέπει να την αποφεύγομε, όπως και την πορνεία, και τη φιλαργυρία και το θυμό και τα υπόλοιπα πάθη. Αυτή η λύπη θεραπεύεται με την προσευχή και την ελπίδα στον Θεό και την μελέτη των θείων λόγων και με την συναναστροφή με ευλαβείς ανθρώπους. </w:t>
      </w:r>
    </w:p>
    <w:p w:rsidR="005B27C3" w:rsidRPr="00AE4498" w:rsidRDefault="005B27C3" w:rsidP="0070022E">
      <w:pPr>
        <w:rPr>
          <w:sz w:val="24"/>
          <w:szCs w:val="24"/>
        </w:rPr>
      </w:pPr>
      <w:r w:rsidRPr="00AE4498">
        <w:rPr>
          <w:sz w:val="24"/>
          <w:szCs w:val="24"/>
        </w:rPr>
        <w:t xml:space="preserve">6.Περί της ακηδίας </w:t>
      </w:r>
    </w:p>
    <w:p w:rsidR="005B27C3" w:rsidRDefault="005B27C3" w:rsidP="0070022E">
      <w:r>
        <w:t xml:space="preserve">Έκτος είναι ο αγώνας μας εναντίον της ακηδίας (αμέλεια, πλήξη) που ενώνεται και βοηθεί το πνεύμα της λύπης. Δεινός και βαρύς δαίμονας αυτός, πολεμά πάντοτε τους μοναχούς. Αυτός επιτίθεται εναντίον του μοναχού κατά το μεσημέρι προκαλώντας του ατονία και φόβο και μίσος εναντίον του τόπου όπου ασκείται και εναντίον των αδελφών που είναι μαζί του και εναντίον κάθε εργασίας, ακόμη και της αναγνώσεως των θείων Γραφών. Του υποβάλλει ακόμη και λογισμούς μεταβάσεως σε άλλο τόπο, και ότι αν δεν πάει αλλού, μάταια κοπιάζει εδώ και χάνει τον καιρό του. Επίσης του φέρνει κατά το μεσημέρι και πείνα τόση, όση δεν θα προξενούσε σ’ αυτόν τριήμερη νηστεία ή μακρά οδοιπορία ή βαρύτατος κόπος. Έπειτα του υποβάλλει λογισμούς ότι με κανένα άλλο τρόπο δεν μπορεί να απαλλαγεί από την ασθένεια αυτή και το βάρος της, παρά με το να βγαίνει έξω συνεχώς και να επισκέπτεται τους αδελφούς, τάχα για ωφέλεια ή επίσκεψη των ασθενών. Κι όταν δεν μπορέσει να τον εξαπατήσει με αυτά, τότε αφού του φέρνει πολύ βαρύ ύπνο, επιτίθεται εναντίον του σφοδρότερος και δυνατότερος, και δεν μπορεί διαφορετικά να νικηθεί, παρά με την προσευχή και την αποχή από την αργολογία και με την μελέτη των θείων λόγων και την υπομονή στους πειρασμούς. Γιατί αν δεν τον βρει ασφαλισμένο με αυτά τα όπλα, τότε αφού τον κατατρυπήσει με τα βέλη του, τον κάνει άστατο, ονειροπόλο, ράθυμο, άεργο και τον οδηγεί να επισκέπτεται πολλά μοναστήρια και να μην φροντίζει για τίποτε άλλο, παρά πού γίνονται τραπέζια και συμπόσια. Γιατί η διάνοια αυτού που έπεσε σε ακηδία τίποτε άλλο δεν φαντάζεται  παρά τις μάταιες σκέψεις όσων αναφέραμε. Από αυτά τον δεσμεύει και σε κοσμικά πράγματα και τον δελεάζει λίγο-λίγο σε επιβλαβείς ασχολίες, μέχρις ότου και από αυτή τη μοναχική ζωή τον διώξει. </w:t>
      </w:r>
    </w:p>
    <w:p w:rsidR="005B27C3" w:rsidRDefault="005B27C3" w:rsidP="0070022E">
      <w:r>
        <w:t>Ο Απόστολος, γνωρίζοντας πόσο βαριά είναι αυτή η αρρώστια και επειδή ήθελε ως σοφός γιατρός να τη βγάλει μαζί με τη ρίζα από τις ψυχές μας, μας φανερώνει τις αιτίες από τις οποίες γεννιέται και λέει: «Σας παραγγέλομε αδελφοί, στο όνομα του Κυρίου μας Ιησού Χριστού, να αποχωρίζεστε από κάθε αδελφό που συμπεριφέρεται άτακτα και όχι σύμφωνα με την παράδοση που παραλάβατε από εμάς.</w:t>
      </w:r>
    </w:p>
    <w:p w:rsidR="005B27C3" w:rsidRDefault="005B27C3" w:rsidP="0070022E">
      <w:r>
        <w:t xml:space="preserve">Γνωρίζετε πως πρέπει να μας μιμείστε, επειδή δε ζήσαμε ως άτακτοι ανάμεσά σας, ούτε πήραμε από κανέναν το φαγητό μας δωρεάν, αλλά εργαζόμαστε ημέρα και νύχτα με κόπο και μόχθο για να μην επιβαρύνομε κανένα σας. όχι γιατί δεν είχαμε τέτοιο δικαίωμα, αλλά για να σας δώσομε παράδειγμα να μας μιμείστε. Και όταν είμαστε κοντά σας, αυτή την εντολή σας δίναμε, ότι όποιος δεν θέλει να εργάζεται, ούτε να τρώει. Γιατί μαθαίνομε ότι μερικοί από σας δεν εργάζονται, αλλά περιεργάζονται ξένες υποθέσεις. Σ’ αυτούς παραγγέλομε, στ’ όνομα του Ιησού Χριστού, να εργάζονται ήσυχα για να κερδίζουν το ψωμί τους»(Β΄Θεσ. 3, 6-12). Ας ακούσομε πόσο καθαρά φανερώνει τις αιτίες της ακηδίας ο Απόστολος. Εκείνους που δεν εργάζονται τους ονομάζει άτακτους, φανερώνοντας με μία λέξη πολλή κακία. Γιατί ο άτακτος, είναι και ανευλαβής και αυθάδης στα λόγια και πρόχειρος σε κατηγορίες και γι’ αυτό είναι ακατάλληλος για την ησυχία και δούλος της ακηδίας. Παραγγέλει λοιπόν να αποχωριζόμαστε από αυτούς σαν να έχουν κολλητική αρρώστια. Με τη φράση «και όχι σύμφωνα με την παράδοση που παραλάβατε από εμάς», φανερώνει ότι αυτοί είναι υπερήφανοι και καταφρονητές και ακυρώνουν τις αποστολικές παραδόσεις. Κατόπιν λέει: «Δεν πήραμε το φαγητό μας δωρεάν από κανένα, αλλά εργαζόμαστε νύχτα και ημέρα με κόπο και μόχθο». Ο δάσκαλος των εθνών, ο κήρυκας του Ευαγγελίου, που ανέβηκε μέχρι τον τρίτο ουρανό, αυτός που λέει ότι ο Κύριος διέταξε τους κήρυκες του Ευαγγελίου να συντηρούνται από τους ακροατές του κηρύγματος(Α΄Κορ. 9, 14), αυτός εργάζεται ο ίδιος νύχτα και ημέρα με κόπο και μόχθο για να μην επιβαρύνομε κανένα. Τι λοιπόν θα κάνομε εμείς, που είμαστε στην εργασία οκνηροί και επιδιώκομε την σωματική ανάπαυση, εμείς που ούτε κήρυγμα του Ευαγγελίου μας έχει ανατεθεί, ούτε η μέριμνα για τις Εκκλησίες, αλλά μόνο η φροντίδα για την ψυχή μας; Κατόπιν για να δείξει πιο καθαρά την βλάβη που φέρνει η αργία, καταλήγει: «Δεν εργάζονται καθόλου αλλά περιεργάζονται». Γιατί από την αργία γεννιέται η περιέργεια, από την περιέργεια η αταξία και από την αταξία κάθε κακία. Για την θεραπεία όλων αυτών, συμπληρώνει: «Να εργάζονται ήσυχα για να κερδίζουν από το ψωμί τους». Και για να τους επιπλήξει περισσότερο, λέει: «Όποιος δεν θέλει να εργάζεται, ούτε να τρώει». </w:t>
      </w:r>
    </w:p>
    <w:p w:rsidR="005B27C3" w:rsidRDefault="005B27C3" w:rsidP="0070022E">
      <w:r>
        <w:t xml:space="preserve">Αυτές τις αποστολικές διαταγές έχοντας υπόψη οι άγιοι πατέρες της Αιγύπτου, δεν αφήνουν ποτέ να μένουν αργοί οι μοναχοί και μάλιστα οι νεώτεροι, επειδή γνωρίζουν ότι με την υπομονή της εργασίας και την ακηδία διώχνουν, και την τροφή τους προμηθεύονται, και βοηθούν όσους έχουν ανάγκη. Γιατί δεν εργάζονται μόνο για τις δικές τους ανάγκες, αλλά και σε ξένους και φτωχούς και φυλακισμένους δίνουν από την εργασία τους, πιστεύοντας ότι η αγαθοεργία αυτή είναι θυσία αγία και ευπρόσδεκτη στο Θεό. Και λένε επίσης οι πατέρες, ότι ο εργαζόμενος πολεμά με ένα δαίμονα πολλές φορές και στενοχωρείται από αυτόν, ενώ ο αργός αιχμαλωτίζεται από χιλιάδες πονηρά πνεύματα. </w:t>
      </w:r>
    </w:p>
    <w:p w:rsidR="005B27C3" w:rsidRDefault="005B27C3" w:rsidP="0070022E">
      <w:r>
        <w:t xml:space="preserve">Καλό είναι ακόμα να θυμηθούμε και το λόγο που μου είπε ο αββάς Μωυσής, που ήταν πολύ άξιος μεταξύ των πατέρων. Αφού είχα καθήσει λίγο καιρό στην έρημο, με πείραξε ο δαίμονας της ακηδίας. Τον επισκέφθηκα τότε και του είπα: «Χθες ενοχλήθηκα πάρα πολύ από την ακηδία και εξασθένησα υπερβολικά. και δε γλύτωσα από αυτή, παρά όταν σηκώθηκα και επισκέφτηκα τον αββά Παύλο». Σ’ αυτά μου αποκρίθηκε ο αββάς Μωυσής: «Έχε θάρρος. δεν ελευθερώθηκες από την ακηδία, αλλά μάλλον παραδόθηκες και υποδουλώθηκες σ’ αυτή. Να γνωρίζεις λοιπόν ότι τώρα θα σε πολεμήσει περισσότερο ως λιποτάκτη, αν στο εξής δεν φροντίσεις με την υπομονή και την προσευχή και την εργασία των χεριών σου να παλαίψεις εναντίον της και να τη νικήσεις». </w:t>
      </w:r>
    </w:p>
    <w:p w:rsidR="005B27C3" w:rsidRPr="00AE4498" w:rsidRDefault="005B27C3" w:rsidP="0070022E">
      <w:pPr>
        <w:rPr>
          <w:sz w:val="24"/>
          <w:szCs w:val="24"/>
        </w:rPr>
      </w:pPr>
      <w:r w:rsidRPr="00AE4498">
        <w:rPr>
          <w:sz w:val="24"/>
          <w:szCs w:val="24"/>
        </w:rPr>
        <w:t xml:space="preserve">7.Περί της κενοδοξίας </w:t>
      </w:r>
    </w:p>
    <w:p w:rsidR="005B27C3" w:rsidRDefault="005B27C3" w:rsidP="0070022E">
      <w:r>
        <w:t xml:space="preserve">Έβδομος είναι ο αγώνας κατά της κενοδοξίας. Αυτό το πάθος είναι πολύμορφο και πολύ λεπτό και δεν το εννοεί γρήγορα ούτε εκείνος που πειράζεται από αυτό. Επειδή οι προσβολές των άλλων παθών είναι πιο φανερές και ευκολότερα καταπολεμούνται, καθώς η ψυχή αναγνωρίζει τον εχθρό και με την αντίρρηση στις προσβολές του και την προσευχή, αμέσως τον ανατρέπει. Η κενοδοξία όμως, με το να είναι πολύμορφη όπως είπαμε, δύσκολα νικιέται. Γιατί φανερώνεται σε κάθε πράξη και σε φωνή και σε λόγο και σε σιωπή και σε έργο και σε αγρυπνία και σε νηστεία και σε προσευχή και σε πνευματικές αναγνώσεις και σε ησυχία και σε μακροθυμία. Με όλα αυτά προσπαθεί να προσβάλλει το στρατιώτη του Χριστού. Όποιον δεν μπόρεσε να απατήσει στην κενοδοξία με την πολυτέλεια των ρούχων, δοκιμάζει να τον πειράξει με το φτωχικό ρούχο. Όποιον δεν μπόρεσε να πολεμήσει με την τιμή, τον πολεμά με το να νομίζει ότι υπομένει την ατιμία. Και όποιον δε μπόρεσε να καταφέρει στην κενοδοξία με τη γνώση των λόγων, τον δελεάζει με την σιωπή, να κενοδοξεί δήθεν ως ήσυχος. Και όποιον δε μπόρεσε να φέρει σε χαλαρότητα με την πολυτέλεια των τροφών, τον κάνει να επιζητεί τον έπαινο με τη νηστεία. Και γενικά κάθε έργο, κάθε απασχόληση δίνει αφορμή στον πονηρό αυτό δαίμονα. </w:t>
      </w:r>
    </w:p>
    <w:p w:rsidR="005B27C3" w:rsidRDefault="005B27C3" w:rsidP="0070022E">
      <w:r>
        <w:t xml:space="preserve">Ακόμη αυτός υποβάλλει επιθυμία για το αξίωμα της ιερωσύνης. Θυμάμαι κάποιον γέροντα, όταν ήμουν στη σκήτη, που πήγε στο κελί ενός αδελφού για επίσκεψη, και αφού πλησίασε την πόρτα, τον άκουσε να μιλάει από μέσα. Ο γέροντας νόμισε ότι μελετά κάτι από την Γραφή και στάθηκε για να ακούσει. Κατάλαβε τότε ότι ο αδελφός είχε βγει από τα λογικά του από την κενοδοξία και χειροτονούσε τον εαυτό του διάκονο και έκανε απόλυση των κατηχουμένων. Όταν λοιπόν ο γέροντας τα άκουσε αυτά, έσπρωξε την πόρτα και μπήκε. Ο αδελφός αφού τον υποδέχτηκε, τον προσκύνησε κατά την συνήθεια και τον ερώτησε να μάθει αν στεκόταν πολλή ώρα εμπρός στην πόρτα. Ο γέροντας με χαριτωμένο τρόπο του είπε: «Τώρα ήρθα, όταν έκανες την απόλυση των κατηχουμένων». Ο αδελφός μόλις το άκουσε, έπεσε στα πόδια του γέροντα και τον παρακαλούσε να προσευχηθεί γι’ αυτόν, για να ελευθερωθεί από αυτή την πλάνη. Αυτό το θυμήθηκα για να δείξω σε πόση αναισθησία φέρνει τον άνθρωπο αυτός ο δαίμονας. </w:t>
      </w:r>
    </w:p>
    <w:p w:rsidR="005B27C3" w:rsidRDefault="005B27C3" w:rsidP="0070022E">
      <w:r>
        <w:t xml:space="preserve">Εκείνος λοιπόν που θέλει να πολεμήσει τέλεια και να στεφανωθεί με το στεφάνι της δικαιοσύνης, πρέπει με κάθε τρόπο να φροντίσει να νικήσει το πολύμορφο αυτό θηρίο, έχοντας πάντοτε μπροστά στα μάτια του το ρητό του Δαβίδ: «Ο Κύριος διασκόρπισε τα κόκκαλα των ανθρωπάρεσκων»(Ψαλμ. 52, 6). Και να μην κάνει τίποτε επιδιώκοντας τον ανθρώπινο έπαινο, αλλά να επιζητεί την αμοιβή μόνο από τον Θεό. Και αποβάλλοντας πάντοτε τους λογισμούς που έρχονται στην καρδιά του και τον επαινούν, να εξουθενώνει τον εαυτό του ενώπιον του Θεού. Έτσι θα μπορέσει με τη βοήθεια του Θεού να απαλλαγεί από το πνεύμα της κενοδοξίας. </w:t>
      </w:r>
    </w:p>
    <w:p w:rsidR="005B27C3" w:rsidRPr="00AE4498" w:rsidRDefault="005B27C3" w:rsidP="0070022E">
      <w:pPr>
        <w:rPr>
          <w:sz w:val="24"/>
          <w:szCs w:val="24"/>
        </w:rPr>
      </w:pPr>
      <w:r w:rsidRPr="00AE4498">
        <w:rPr>
          <w:sz w:val="24"/>
          <w:szCs w:val="24"/>
        </w:rPr>
        <w:t xml:space="preserve">8.Περί της υπερηφάνειας </w:t>
      </w:r>
    </w:p>
    <w:p w:rsidR="005B27C3" w:rsidRDefault="005B27C3" w:rsidP="0070022E">
      <w:r>
        <w:t xml:space="preserve">Όγδοος είναι ο αγώνας κατά της υπερηφάνειας. Φοβερότατος αυτός ο αγώνας και από όλους τους προηγούμενους αγριότερος. Αυτός πολεμά προπάντων τους τέλειους και προσπαθεί να καταστρέφει εκείνους που ανέβηκαν σχεδόν στην κορυφή των αρετών. Και όπως μια κολλητική και θανατηφόρα αρρώστια δεν καταστρέφει ένα μέλος του σώματος, αλλά ολόκληρο το σώμα, έτσι και η υπερηφάνεια όχι μόνον ένα μέρος της ψυχής, αλλά ολόκληρη την καταστρέφει. Και το καθένα από τα άλλα πάθη, αν και ταράζει την ψυχή, αλλά με το να πολεμά μια μόνο αρετή, εκείνη που είναι αντίθετή του, και να προσπαθεί αυτή να νικήσει, σκοτίζει και ταράζει την ψυχή εν μέρει. Ενώ το πάθος της υπερηφάνειας σκοτίζει ολόκληρη την ψυχή και την ρίχνει σε τέλεια πτώση. </w:t>
      </w:r>
    </w:p>
    <w:p w:rsidR="005B27C3" w:rsidRDefault="005B27C3" w:rsidP="0070022E">
      <w:r>
        <w:t xml:space="preserve">Για να εννοήσουμε καλύτερα τα λεγόμενα, ας σκεφτούμε ως εξής: Η γαστριμαργία προσπαθεί να διαφθείρει την εγκράτεια. η πορνεία, τη σωφροσύνη. η φιλαργυρία την ακτημοσύνη. ο θυμός, την πραότητα. και όλα τα λοιπά είδη της κακίας, τις αντίθετες αρετές. Η υπερηφάνεια όμως, όταν κυριεύσει την άθλια ψυχή, σαν φοβερότατος τύρρανος που κατέλαβε μια μεγάλη και δοξασμένη πόλη, την καταστρέφει ολόκληρη και την κατεδαφίζει από τα θεμέλια. Μάρτυρας γιʼ αυτό είναι ο άγγελος εκείνος που έπεσε από τον ουρανό εξαιτίας της υπερηφάνειάς του, ο οποίος αν και δημιουργήθηκε από τον Θεό και στολίστηκε από Αυτόν με κάθε αρετή και σοφία, δεν θέλησε να τα αποδίδει όλα αυτά στον Κύριο, αλλά στη δική του φύση. Και έτσι νόμιζε ότι είναι ίσος με τον Θεό. Ελέγχοντας αυτήν την σκέψη του, ο προφήτης έλεγε: «Συ είπες με το νου σου. θα καθήσω πάνω σε ψηλό βουνό, θα στήσω το θρόνο μου πάνω στα σύννεφα, θα γίνω όμοιος με τον Ύψιστο. Και όμως εσύ είσαι άνθρωπος και όχι θεός»(Ησ. 14, 13). Και πάλι άλλος προφήτης λέει: «Γιατί καυχιέται μέσα στην κακία του ο δυνατός;»(Ψαλμ. 51, 1) Γνωρίζοντας αυτά, ας φοβηθούμε και με κάθε προσοχή ας φυλάξομε την καρδιά μας από το θανατηφόρο πνεύμα της υπερηφάνειας, λέγοντας πάντοτε στον εαυτό μας, όταν κατορθώσομε κάποια αρετή, τον λόγο του Αποστόλου: «Όχι εγώ, αλλά η χάρη του Θεού που είναι μαζί μου»(Α΄Κορ. 15, 10), και τον λόγο του Κυρίου: «Ότι χωρίς τη βοήθειά Μου, δεν μπορείτε να κάνετε τίποτε»(Ιω. 15, 5). Επίσης, το λόγο του προφήτη: «Αν ένα σπίτι δεν το οικοδομήσει ο Κύριος, μάταια κουράστηκαν οι οικοδόμοι(Ψαλμ. 126, 1), και το: «Δεν εξαρτάται από εκείνον που θέλει, ούτε από εκείνον που τρέχει, αλλά από το Θεό που θα δείξει έλεος»(Ρωμ. 9, 16). Επειδή και αν ακόμη έχει κανείς ολόθερμη προθυμία και αποφασισμένη προαίρεση, εφόσον είναι δεμένος με σάρκα και αίμα, δεν μπορεί να φτάσει την τελειότητα, παρά μόνο με την χάρη και το έλεος του Χριστού. Και ο Ιάκωβος λέει: «Κάθε ωφέλιμη δωρεά προέρχεται από ψηλά»(Ιακ. 1, 17). Και ο απ. Παύλος: «Τι έχεις που δεν το πήρες από το Θεό; Κι αν έχεις πάρει, γιατί καυχιέσαι σαν να μην πήρες(Α΄Κορ. 4, 7), αλλά υπερηφανεύεσαι σαν να είναι δικά σου;» Ότι με τη χάρη και το έλεος του Θεού έρχεται η σωτηρία, είναι μάρτυρας αληθινός εκείνος ο ληστής, ο οποίος κέρδισε τη βασιλεία των Ουρανών όχι ως ανταμοιβή της αρετής του, αλλά με τη χάρη και το έλεος του Θεού(Λουκ. 23, 43). </w:t>
      </w:r>
    </w:p>
    <w:p w:rsidR="005B27C3" w:rsidRDefault="005B27C3" w:rsidP="0070022E">
      <w:r>
        <w:t xml:space="preserve">Γνωρίζοντας αυτά οι Πατέρες μας όλοι, με μια γνώμη, μας παρέδωσαν ότι δεν μπορούμε διαφορετικά να φτάσομε στην τελειότητα της αρετής, παρά μόνο με την ταπείνωση, η οποία έρχεται στον άνθρωπο από την πίστη και το φόβο του Θεού, από την πραότητα και την τέλεια ακτημοσύνη. Με τις αρετές αυτές κατορθώνεται και η τέλεια αγάπη, με την χάρη και τη φιλανθρωπία του Κυρίου μας Ιησού Χριστού. Σ’Αυτόν ανήκει η δόξα στους αιώνες. Αμήν. </w:t>
      </w:r>
    </w:p>
    <w:p w:rsidR="005B27C3" w:rsidRPr="00D16DAC" w:rsidRDefault="005B27C3" w:rsidP="0070022E">
      <w:pPr>
        <w:rPr>
          <w:sz w:val="40"/>
          <w:szCs w:val="40"/>
        </w:rPr>
      </w:pPr>
      <w:r w:rsidRPr="00D16DAC">
        <w:rPr>
          <w:sz w:val="40"/>
          <w:szCs w:val="40"/>
        </w:rPr>
        <w:t xml:space="preserve">ΑΓΙΟΣ ΚΑΣΣΙΑΝΟΣ Ο ΡΩΜΑΙΟΣ </w:t>
      </w:r>
    </w:p>
    <w:p w:rsidR="005B27C3" w:rsidRPr="00D16DAC" w:rsidRDefault="005B27C3" w:rsidP="0070022E">
      <w:pPr>
        <w:rPr>
          <w:sz w:val="32"/>
          <w:szCs w:val="32"/>
        </w:rPr>
      </w:pPr>
      <w:r w:rsidRPr="00D16DAC">
        <w:rPr>
          <w:sz w:val="32"/>
          <w:szCs w:val="32"/>
        </w:rPr>
        <w:t xml:space="preserve">Λόγος προς τον ηγούμενο Λεόντιο, για τους αγίους Πατέρες της Σκήτης και για την διάκριση </w:t>
      </w:r>
    </w:p>
    <w:p w:rsidR="005B27C3" w:rsidRDefault="005B27C3" w:rsidP="0070022E">
      <w:r>
        <w:t xml:space="preserve">Από το χρέος που υποσχέθηκα στον μακαριότατο αρχιεπίσκοπο Κάστορα για την διήγηση του βίου των αγίων πατέρων και της διδασκαλίας τους, απέδωσα ένα μέρος, αγιότατε Λεόντιε, με όσα του έγραψα περί διαμορφώσεως των κοινοβίων και περί των οχτώ λογισμών της κακίας. Τώρα έβαλα σκοπό να το εξοφλήσω. Επειδή λοιπόν έμαθα ότι ο αρχιερέας που προανέφερα μας άφησε και απήλθε προς το Χριστό, έκρινα αναγκαίο, σε σένα που διαδέχτηκες την αρετή του και με τη βοήθεια του Θεού την φροντίδα του μοναστηριού, να σου γράψω τα υπόλοιπα της διηγήσεως. </w:t>
      </w:r>
    </w:p>
    <w:p w:rsidR="005B27C3" w:rsidRDefault="005B27C3" w:rsidP="0070022E">
      <w:r>
        <w:t xml:space="preserve">Πήγαμε λοιπόν στην έρημο της σκήτης, όπου ζούσαν οι πιο δόκιμοι και αξιόλογοι πατέρες, εγώ και ο άγιος Γερμανός, ο οποίος από την παιδική ηλικία έγινε πνευματικός μου φίλος και στο σχολείο και στο στρατό και στη μοναχική ζωή. Εκεί είδαμε τον αββάΜωυσή, άγιον άνθρωπο, ο οποίος έλαμπε μεταξύ των άλλων, όχι μόνο στις πρακτικές αρετές αλλά και στην πνευματική θεωρία. Τον παρακαλούσαμε λοιπόν με δάκρυα να μας πει ένα λόγο πνευματικής ωφέλειας, με τον οποίο να μπορέσομε να φτάσομε στην τελειότητα. Και αφού πολύ τον παρακαλέσαμε, μας είπε: «Παιδιά μου, όλες οι αρετές και τα έργα έχουν κάποιο σκοπό, κι εκείνοι που αποβλέπουν σ’ αυτόν τακτοποιούν τον εαυτό τους και φτάνουν στον ποθούμενο στόχο. Όπως ο γεωργός υποφέρει και τη ζέστη και το κρύο, δουλεύοντας με προθυμία τη γη, έχοντας σκοπό να την καθαρίσει από αγκάθια και ξένα χόρτα και στόχο την απόλαυση των καρπών. Και ο έμπορος χωρίς να λογαριάζει τους κινδύνους ούτε της θάλασσας, ούτε της ξηράς, προχωρεί στο εμπόριο, έχοντας σκοπό το εμπορικό κέρδος και στόχο την απόλαυση του κέρδους. Επίσης και εκείνος που κατατάσσεται στο στρατό, ούτε τους κινδύνους του πολέμου λογαριάζει ούτε την ταλαιπωρία της ξενιτειάς, αλλά έχει σκοπό την απόκτηση αξιωμάτων λόγω ανδραγαθίας και στόχο το κέρδος από το αξίωμα. Έχει λοιπόν και η δική μας προσπάθεια δικό της σκοπό και στόχο, για χάρη του οποίου υποφέρομε με προθυμία κάθε κόπο και κούραση. Γι’ αυτό η αποχή τροφών κατά τις νηστείες δεν μας καταβάλλει. ο κόπος των αγρυπνιών μάς ευχαριστεί. η ανάγνωση και η μελέτη των Γραφών γίνεται με προθυμία. και ο κόπος της εργασίας και η υπακοή και η απογύμνωση απ’ όλα τα γήινα πράγματα και η παραμονή μας στην έρημο, γίνονται με ευχαρίστηση. Αλλά και σεις, που καταφρονήσατε και την πατρίδα και την οικογένειά σας και όλο τον κόσμο και ξενιτευτήκατε, και ήρθατε τώρα σε μένα που είμαι άνθρωπος χωρικός και αμαθής, πέστε μου ποιος είναι ο σκοπός σας; Και σε ποιο στόχο αποβλέπετε;» </w:t>
      </w:r>
    </w:p>
    <w:p w:rsidR="005B27C3" w:rsidRDefault="005B27C3" w:rsidP="0070022E">
      <w:r>
        <w:t>Τότε του αποκριθήκαμε: «Στη βασιλεία των ουρανών». Σ’ αυτό ο αββάς Μωυσής απάντησε: «Ορθά αποκριθήκατε για το στόχο σας. Αλλά δεν μου είπατε ποιος είναι ο σκοπός, προς τον οποίο αν αποβλέπομε, χωρίς να ξεφεύγομε από τον ίσιο δρόμο, μπορούμε να επιτύχομε την βασιλεία των ουρανών». Και τότε, αφού ομολογήσαμε, ότι δεν γνωρίζομε, ο γέροντας αποκρίθηκε: «Στόχος λοιπόν της μοναχικής μας ζωής, όπως είπατε, είναι η βασιλεία του Θεού. Και σκοπός η καθαρότητα της ψυχής, χωρίς την οποία είναι αδύνατο να φτάσομε σ’ εκείνο το στόχο. Σ’ αυτόν το σκοπό λοιπόν να είναι πάντοτε ο νους μας. Και αν ποτέ συμβεί για λίγο να ξεφύγει η καρδιά μας από τον ίσιο δρόμο, αμέσως να την επαναφέρομε και να την ευθυγραμμίζομε, σαν με αλφάδι, με το σκοπό μας. Γνωρίζοντας αυτό ο μακάριος Παύλος, λέει: «Λησμονώ όσα έγιναν στο παρελθόν, κι απλώνομαι διαρκώς προς τα εμπρός και τρέχω προς το τέρμα, για το ουράνιο βραβείο που μάς κάλεσε ο Θεός»(Φιλιπ. 3, 14). Γι’ αυτόν τον σκοπό λοιπόν κι εμείς κάνομε τα πάντα, γι’ αυτόν όλα τα περιφρονούμε, και την πατρίδα και την οικογένεια και τα χρήματα και όλο τον κόσμο, για ν’ αποκτήσομε την καθαρότητα της καρδιάς. Αν λησμονήσομε αυτό το σκοπό, κατ’ ανάγκην, καθώς περπατούμε στο σκοτάδι και βαδίζομε έξω από τον ίσιο δρόμο, θα σκοντάφτομε συχνά και πολύ θα πλανιόμαστε. Αυτό έγινε σε πολλούς, οι οποίοι στην αρχή της αποταγής τους καταφρόνησαν και πλούτο και χρήματα και όλον τον κόσμο, ύστερα όμως για χάρη ενόςδικελιού ή μιας βελόνας ή για ένα καλάμι ή για ένα βιβλίο, θύμωναν και οργίζονταν, πράγμα που δεν θα το πάθαιναν αν θυμούνταν τον σκοπό για τον οποίο καταφρόνησαν τα πάντα. Επειδή για χάρη της αγάπης του πλησίον καταφρονούμε τον πλούτο, για να μην φιλονεικούμε γι’ αυτόν και, μεγαλώνοντας την διάθεση της οργής, ξεπέσομε από την αγάπη. Όταν λοιπόν για μηδαμινά πράγματα φανερώνομε στον αδελφό την διάθεση της οργής, έχομε ξεπέσει από τον σκοπό μας και δεν έχομε καμιά ωφέλεια από την αποταγή μας.</w:t>
      </w:r>
    </w:p>
    <w:p w:rsidR="005B27C3" w:rsidRDefault="005B27C3" w:rsidP="0070022E">
      <w:r>
        <w:t xml:space="preserve"> Όπως λέει κι ο Απόστολος: «Ακόμα κι αν παραδώσω το σώμα μου για να καώ, και δεν έχω αγάπη, δεν ωφελούμαι τίποτε»(Α΄Κορ. 13, 3). Από αυτό μαθαίνομε ότι η τελειότητα δεν έρχεται αμέσως με τη γύμνωση και την απάρνηση του κόσμου, αλλά αφού κατορθώσομε την αγάπη, της οποίας τις ιδιότητες περιγράφει ο ίδιος ο Απόστολος λέγοντας: «Η αγάπη δεν είναι ζηλότυπη, δε φουσκώνει από υπερηφάνεια, δεν οργίζεται, δεν φθονεί, δεν καυχιέται, δε σκέφτεται το κακό»(Α΄Κορ. 13, 4-5). Όλα αυτά αποτελούν την καθαρότητα της καρδιάς. Γι’ αυτήν πρέπει να κάνομε τα πάντα, και τα χρήματα να τα καταφρονούμε, και νηστείες και αγρυπνίες ευχαρίστως να υπομένομε, και με αναγνώσματα και ψαλμούς να σχολούμαστε, χωρίς να την παραμελούμε όμως, αν συμβεί ποτέ εξαιτίας αναγκαίας και κατά Θεόν απασχολήσεως να εμποδιστούμε από την συνηθισμένη νηστεία και ανάγνωση. Επειδή δεν είναι τόση η ωφέλεια της νηστείας, όση η βλάβη της οργής. ούτε τόση η ωφέλεια από την ανάγνωση, όση η ζημία από το να περιφρονήσομε τον αδελφό και να τον λυπήσομε. Γιατί, όπως είπαμε, οι νηστείες, οι αγρυπνίες, η μελέτη των Γραφών και η απογύμνωση από τον πλούτο και η απάρνηση όλου του κόσμου, δεν είναι η τελειότητα, αλλά εργαλεία για την τελειότητα, επειδή δεν βρίσκεται σ’ αυτά η τελειότητα αλλά με αυτά κατορθώνεται. Μάταια λοιπόν καυχιόμαστε για νηστεία και αγρυπνία και ακτημοσύνη και ανάγνωση Γραφών, όταν δεν κατορθώσομε την αγάπη προς τον Θεό και προς τον πλησίον. Γιατί εκείνος που κατόρθωσε την αγάπη, έχει μέσα του το Θεό, και ο νους του είναι πάντοτε μαζί με το Θεό». </w:t>
      </w:r>
    </w:p>
    <w:p w:rsidR="005B27C3" w:rsidRDefault="005B27C3" w:rsidP="0070022E">
      <w:r>
        <w:t xml:space="preserve">Σ’ αυτά απάντησε ο Γερμανός: «Και ποιος μπορεί, ενωμένος με τη σάρκα, να έχει πάντοτε το νου του στο Θεό, ώστε να μην έχει στο νου του τίποτε άλλο; Ούτε επίσκεψη ασθενών, ούτε φιλοξενία ξένων, ούτε εργόχειρο ή τις λοιπές ανάγκες του σώματος, που είναι αναγκαίες και απαραίτητες; Και το σπουδαιότερο, πώς θα μπορέσει η διάνοια του ανθρώπου να βλέπει πάντοτε τον Αόρατο και Ακατάληπτο Θεό και να είναι αχώριστη από Αυτόν;» Ο αββάς Μωυσής είπε: «Το να βλέπει κανείς </w:t>
      </w:r>
    </w:p>
    <w:p w:rsidR="005B27C3" w:rsidRDefault="005B27C3" w:rsidP="0070022E">
      <w:r>
        <w:t xml:space="preserve">το Θεό και να είναι αχώριστος από Αυτόν, με τον τρόπο που νομίζετε, είναι αδύνατο σε άνθρωπο που φορεί σάρκα και είναι ενωμένος με την ασθένεια. Με άλλο όμως τρόπο μπορεί κανείς να βλέπει κανείς το Θεό. Γιατί η θεωρία του Θεού με πολλούς τρόπους γίνεται και θεωρείται. Ο Θεός δεν γνωρίζεται μόνο κατά την μακάρια και ακατάληπτη ουσία Του. αυτό επιφυλάσσεται στον μέλλοντα αιώνα μόνο για τους αγίους Του. αλλά γνωρίζεται και από τη μεγαλειότητα και ωραιότητα των δημιουργημάτων Του και από την καθημερινή διοίκηση και πρόνοιά Του και από την δικαιοσύνη Του και από τα θαύματα, τα οποία φανερώνει σε κάθε γενεά στους αγίους Του. Όταν λοιπόν σκεφτούμε την άπειρη δύναμή Του και τον ακοίμητο οφθαλμό Του, ο οποίος βλέπει και τα κρυφά των καρδιών και ότι τίποτε δεν μπορεί να Του διαφύγει, τότε νιώθομε φόβο στην καρδιά και Τον θαυμάζομε και Τον προσκυνούμε. Όταν σκεφτούμε ότι είναι μετρημένες από Αυτόν οι σταγόνες της βροχής(Ιώβ 36, 27) και η άμμος στη θάλασσα και τα άστρα στον ουρανό, νιώθομε κατάπληξη για το μεγαλείο της φύσεως και της σοφίας. Όταν σκεφτούμε την άρρητη και απερίγραπτη σοφία και φιλανθρωπία Του και την ακατάληπτη μακροθυμία Του, η οποία υπομένει τα αναρίθμητα σφάλματα εκείνων που αμαρτάνουν, Τον δοξάζομε. Όταν σκεφτούμε την μεγάλη αγάπη Του προς εμάς, ότι ενώ κανένα καλό δεν κάναμε, δεν το θεώρησε ανάξιό Του, παρόλο που είναι Θεός, να γίνει άνθρωπος για να μας σώσει από την πλάνη, παρακινούμαστε για να Τον ποθούμε. Όταν σκεφτούμε ότι τον αντίδικό μας διάβολο(Α΄Πετρ. 5, 8), Αυτός τον νικά μέσα μας για χάρη μόνον της καλής προαιρέσεως και της κλίσεως στο αγαθό, και μας χαρίζει αιώνια ζωή, τότε Τον προσκυνούμε. Υπάρχουν και αναρίθμητες άλλες ανάλογες θεωρίες, οι οποίες ανάλογα με την πνευματική εργασία και την κάθαρση γεννιούνται μέσα μας, και με τις οποίες φανερώνεται και εννοείται ο Θεός.» </w:t>
      </w:r>
    </w:p>
    <w:p w:rsidR="005B27C3" w:rsidRDefault="005B27C3" w:rsidP="0070022E">
      <w:r>
        <w:t xml:space="preserve">Ρώτησε πάλι ο Γερμανός: «Από που προέρχεται αυτό: πολλές φορές χωρίς να θέλομε, μας παρενοχλούν πολλές ενθυμήσεις και πονηροί λογισμοί και σχεδόν χωρίς να το γνωρίζομε, μας εξαπατούν, μπαίνοντας κρυφά και χωρίς θόρυβο στο νου μας, ώστε όχι μόνο να μην μπορούμε να τους εμποδίσουμε να έρχονται, αλλά και να έχομε μεγάλη δυσκολία στο να τους διακρίνομε ακριβώς. Θέλομε να μάθομε αν είναι δυνατό να μείνει η διάνοια εντελώς ελεύθερη από αυτούς τους λογισμούς και να μην ενοχλείται διόλου». Σ’ αυτά ο αββάς Μωυσής αποκρίθηκε: «Το να μην ενοχλείται η διάνοια από τις ενθυμήσεις αυτές είναι αδύνατο. Το να τις δέχεται όμως και να τις μελετά ή να τις απορρίπτει, είναι δυνατόν σ’ εκείνον που προσπαθεί. Το να δημιουργούνται μέσα μας δεν προέρχεται από εμάς, το διώξιμό τους όμως είναι στην εξουσία μας, και η διόρθωση της διάνοιάς μας εξαρτάται από την προαίρεση και την επιμέλειά μας. Επειδή όταν με σύνεση και συνεχώς μελετούμε το νόμο του Θεού και καταγινόμαστε σε ψαλμούς και ύμνους, νηστείες και αγρυπνίες και θυμόμαστε συνεχώς τα μέλλοντα, την βασιλεία των ουρανών και την κόλαση του πυρός, και όλα τα έργα του Θεού, οι πονηροί λογισμοί λιγοστεύουν και δεν βρίσκουν τόπο. Όταν όμως ασχολούμαστε με κοσμικές φροντίδες και σαρκικά πράγματα και παραδίνομε τους εαυτούς μας σε μάταιες και ανώφελες συναναστροφές, τότε πληθαίνουν μέσα μας οι πονηροί λογισμοί. Όπως ο νερόμυλος είναι αδύνατο να σταματήσει όσο τρέχει το νερό, και είναι στην εξουσία του μυλωνά να αλέσει σιτάρι ή ζιζάνια, έτσι και η διάνοιά μας, επειδή είναι αεικίνητη, δεν μπορεί να μείνει αργή από λογισμούς. Και είναι στην εξουσία μας να της δώσομε ή πνευματική μελέτη ή σαρκική εργασία». </w:t>
      </w:r>
    </w:p>
    <w:p w:rsidR="005B27C3" w:rsidRDefault="005B27C3" w:rsidP="0070022E">
      <w:r>
        <w:t xml:space="preserve">Βλέποντας ο αββάς ότι νιώθαμε θαυμασμό και κατάπληξη για όλα αυτά και ότι είχαμε αχόρταγο πόθο για τα λόγια του, αφού σώπασε λίγο, μάς είπε: «Επειδή τράβηξε σε τόσο μάκρος το λόγο ο δικός σας πόθος και ακόμα είσαστε πρόθυμοι, από τούτο καταλαβαίνω ότι έχετε αληθινή δίψα να ακούσετε διδασκαλία για την τελειότητα. θα σας μιλήσω λοιπόν για την εξαιρετική αρετή της διακρίσεως, η οποία είναι ακρόπολη και βασίλισσα μεταξύ των άλλων αρετών. Και θα σας δείξω την υπεροχή αυτής της αρετής και το ύψος και την ωφέλειά της, όχι μόνο από τα δικά μου λόγια αλλά και με αρχαίες γνώμες των Πατέρων, σύμφωνα με την χάρη που παρέχει ο Κύριος, ανάλογα με την αξία και τον πόθο των ακροατών, σ’ εκείνους που εξηγούν τον λόγο Του. Γιατί είναι αρετή όχι μικρή, αλλά από τα πιο διακεκριμένα χαρίσματα του Αγίου Πνεύματος, όπως λέει ο Απόστολος: «Σε άλλον το Πνεύμα δίνει λόγο σοφίας. σε άλλον γνώσεως το ίδιο Πνεύμα. σε άλλον το ίδιο Πνεύμα δίνει πίστη. σε άλλον δίνει θεραπευτικό χάρισμα. σε άλλον το χάρισμα να διακρίνει τα πνεύματα»(Α΄Κορ. 12, 8). Τέλος αφού συμπληρώθηκε ο κατάλογος των πνευματικών χαρισμάτων, λέει: «Όλα αυτά τα ενεργεί το ένα και το αυτό Πνεύμα». Βλέπετε λοιπόν ότι δεν είναι μικρό, ούτε γήινο το δώρο της διακρίσεως, αλλά πολύ μεγάλο δώρο της θείας χάρης, την οποία διάκριση αν δεν ακολουθήσει ο μοναχός με όλη την δύναμη και την προθυμία του και δεν αποκτήσει βέβαιη τη διάκριση των νοημάτων που του έρχονται στο νου, κατ’ ανάγκην σαν περιπλανώμενος μέσα στη νύχτα, όχι μόνο θα πέσει στα χειρότερα βάραθρα της κακίας, αλλά θα σκοντάφτει και στα ομαλά και στα ίσια ακόμη. </w:t>
      </w:r>
    </w:p>
    <w:p w:rsidR="005B27C3" w:rsidRDefault="005B27C3" w:rsidP="0070022E">
      <w:r>
        <w:t xml:space="preserve">»Θυμάμαι ότι κάποτε, όταν ήμουν νέος, πήγα στα μέρη της Θηβαΐδας, όπου έμενε ο μακάριος Αντώνιος. Είχαν μαζευτεί γέροντες κοντά του και συζητούσαν για την τελειότητα της αρετής, ποια άραγε να είναι η μεγαλύτερη από τις αρετές που μπορεί να προφυλάξει το μοναχό από τα δίχτια του διαβόλου και την απάτη του χωρίς να βλαφτεί. Ο καθένας λοιπόν όπως το σκεφτόταν ο νους του, έλεγε τη γνώμη του. Και άλλοι έλεγαν, η νηστεία και η αγρυπνία, γιατί με τις αρετές αυτές ο νους γίνεται πιο λεπτός και έρχεται η αγνότητα και μπορεί έτσι κανείς να πλησιάζει ευκολότερα τον Θεό. Άλλοι έλεγαν, η ακτημοσύνη και η καταφρόνηση των πραγμάτων που έχει κανείς δικά του, γιατί έτσι η διάνοια ελευθερώνεται από τα πολύπλοκα σχοινιά της κοσμικής φροντίδας και μπορεί ευκολότερα να προσεγγίζει το Θεό. Άλλοι προτίμησαν την αρετή της ελεημοσύνης, γιατί ο Κύριος λέει στα Ευαγγέλια: “Ελάτε οι ευλογημένοι από τον Πατέρα μου, κληρονομήσετε τη βασιλεία που έχει ετοιμαστεί για σας από τον καιρό της δημιουργίας του κόσμου, γιατί πείνασα και μου δώσατε φαγητό κλπ.”(Ματθ. 25, 35). Και ο καθένας έλεγε με αυτό το τρόπο διάφορες αρετές, με τις οποίες κατά τη γνώμη του μπορούσε να προσεγγίσει ο άνθρωπος το Θεό, και πέρασε το μεγαλύτερο μέρος της νύχτας με τη συζήτηση αυτή. </w:t>
      </w:r>
    </w:p>
    <w:p w:rsidR="005B27C3" w:rsidRDefault="005B27C3" w:rsidP="0070022E">
      <w:r>
        <w:t xml:space="preserve">»Τελευταίος από όλους αποκρίθηκε ο μακάριος Αντώνιος: «”Όλα αυτά που είπατε, και αναγκαία είναι και συμφέροντα για εκείνους που ζητούν τον Θεό και επιθυμούν να έρθουν σ’ Αυτόν. Αλλά </w:t>
      </w:r>
    </w:p>
    <w:p w:rsidR="005B27C3" w:rsidRDefault="005B27C3" w:rsidP="0070022E">
      <w:r>
        <w:t xml:space="preserve">δεν μας επιτρέπεται να δώσομε σ’ αυτές τις αρετές τα πρωτεία, επειδή έχομε δει πολλούς που </w:t>
      </w:r>
    </w:p>
    <w:p w:rsidR="005B27C3" w:rsidRDefault="005B27C3" w:rsidP="0070022E">
      <w:r>
        <w:t xml:space="preserve">έκαναν μεγάλες νηστείες και αγρυπνίες και αποτραβήχτηκαν στην έρημο, και είχαν τέλεια </w:t>
      </w:r>
    </w:p>
    <w:p w:rsidR="005B27C3" w:rsidRDefault="005B27C3" w:rsidP="0070022E">
      <w:r>
        <w:t xml:space="preserve">ακτημοσύνη, ώστε μηδέ την καθημερινή τροφή τους να κρατούν για τον εαυτό τους, και την </w:t>
      </w:r>
    </w:p>
    <w:p w:rsidR="005B27C3" w:rsidRDefault="005B27C3" w:rsidP="0070022E">
      <w:r>
        <w:t xml:space="preserve">ελεημοσύνη κατόρθωσαν τόσο πολύ, ώστε να μην φτάνουν τα υπάρχοντά τους για να δώσουν. Και </w:t>
      </w:r>
    </w:p>
    <w:p w:rsidR="005B27C3" w:rsidRDefault="005B27C3" w:rsidP="0070022E">
      <w:r>
        <w:t xml:space="preserve">ύστερα ξέπεσαν αξιολύπητα από την αρετή και γλύστρησαν στην κακία. Ποιο λοιπόν είναι εκείνο </w:t>
      </w:r>
    </w:p>
    <w:p w:rsidR="005B27C3" w:rsidRDefault="005B27C3" w:rsidP="0070022E">
      <w:r>
        <w:t xml:space="preserve">που τους έκανε να πλανηθούν από τον ίσιο δρόμο; Όχι τίποτε άλλο, κατά το δικό μου συμπέρασμα </w:t>
      </w:r>
    </w:p>
    <w:p w:rsidR="005B27C3" w:rsidRDefault="005B27C3" w:rsidP="0070022E">
      <w:r>
        <w:t xml:space="preserve">και τη γνώμη μου, παρά το ότι δεν είχαν το χάρισμα της διακρίσεως. Γιατί η διάκριση διδάσκει τον </w:t>
      </w:r>
    </w:p>
    <w:p w:rsidR="005B27C3" w:rsidRDefault="005B27C3" w:rsidP="0070022E">
      <w:r>
        <w:t xml:space="preserve">άνθρωπο ν’ αφήνει τις υπερβολές κι από τα δύο μέρη και να βαδίζει το βασιλικό δρόμο. Και ούτε </w:t>
      </w:r>
    </w:p>
    <w:p w:rsidR="005B27C3" w:rsidRDefault="005B27C3" w:rsidP="0070022E">
      <w:r>
        <w:t xml:space="preserve">επιτρέπει με την άμετρη εγκράτεια να εξαπατάται κανείς από τα δεξιά, ούτε πάλι να σέρνεται στην αδιαφορία και χαλαρότητα από τ’ αριστερά. Και είναι η διάκριση ένα μάτι της ψυχής και λυχνάρι, κατά το Ευαγγέλιο που λέει: “Το λυχνάρι του σώματος είναι το μάτι. Αν λοιπόν το μάτι σου γίνει απλό, θα είναι φωτεινό όλο το σώμα σου. Αν όμως το μάτι σου είναι σκοτεινό, όλο το σώμα σου θα είναι σκοτεινό”(Ματθ. 6, 22). Έτσι έχει το πράγμα. Επειδή η διάκριση, αφού εξετάσει όλες τις σκέψεις και τις πράξεις του ανθρώπου, διακρίνει και ξεχωρίζει κάθε τι κακό και μη αρεστό στο Θεό και απομακρύνει την πλάνη. Κι αυτό μπορεί να το μάθει κανείς και από τα εξιστορούμενα στις ιερές Γραφές. Ο Σαούλ που σ’ αυτον πρώτο εμπιστεύτηκε ο Θεός τη βασιλεία του Ισραήλ(Α΄Βασιλ. 5, 17-23), επειδή δεν είχε αυτό το μάτι της διακρίσεως, σκοτίσθηκε η διάνοιά του και δεν μπόρεσε να διακρίνει ότι από το να προσφέρει θυσία, ήταν πιο αρεστό στο Θεό να υπακούσει στην παραγγελία του Αγίου Σαμουήλ. Και από εκείνο που νόμιζε ότι λατρεύει το Θεό, από αυτό έσφαλλε και διώχτηκε από τη βασιλεία. Αυτό δεν θα το πάθαινε αν είχε το φως της διακρίσεως μέσα του. Αυτή την αρετή και ο Απόστολος την ονομάζει ήλιο, λέγοντας: «”Ας μη βασιλεύει ο ήλιος και σας αφήνει οργισμένους”(Εφ. 4, 26). Αυτή λέγεται και κυβέρνηση της ζωής μας, σύμφωνα με το γραμμένο: “Όσοι δεν έχουν κυβέρνηση, πέφτουν όπως τα φύλλα”(Παροιμ. 11, 14). Αυτή ονομάζεται και προσεκτική σκέψη από τη Γραφή, και χωρίς αυτήν, διδασκόμαστε από την Γραφή να μην κάνομε τίποτε, έτσι ώστε και το πνευματικό κρασί το οποίο ευφραίνει την καρδιά του ανθρώπου(Ψαλμ. 103, 15) δεν επιτρέπεται να το πίνει κανείς χωρίς διάκριση, σύμφωνα με το ρητό: “Να πίνεις το κρασί με προσοχή”(Παροιμ. 24, 33), και “Πόλη κατασκαμμένη και ατείχιστη είναι ο άνθρωπος που δεν ενεργεί σε όλα με προσεκτική σκέψη”(Παροιμ. 25, 28). Με τη διάκριση συγκροτείται η σοφία, η νόηση και η εσωτερική αίσθηση, χωρίς τα οποία ούτε το εσωτερικό μας σπίτι μπορεί να χτιστεί, ούτε ο πνευματιός πλούτος να μαζευτεί, σύμφωνα με το ρητό: “Με τη σοφία χτίζεται το σπίτι, με τη σύνεση ψηλώνει και με τη φρόνηση γεμίζουν πλούτη οι αποθήκες”(Παροιμ. 24, 4). Αυτή λέγεται και στέρεη τροφή εκείνων που από την άσκηση και συνήθεια έχουν γυμνασμένα τα πνευματικά αισθητήρια και διακρίνουν εύκολα μεταξύ του καλού και του κακού(Εβρ. 5, 14). Από αυτά αποδεικνύεται φανερά ότι χωρίς το χάρισμα της διακρίσεως δεν συγκροτείται αρετή ή δε μένει σταθερή μέχρι το τέλος, επειδή η διάκριση είναι μητέρα και φύλακας όλων των αρετών”. </w:t>
      </w:r>
    </w:p>
    <w:p w:rsidR="005B27C3" w:rsidRDefault="005B27C3" w:rsidP="0070022E">
      <w:r>
        <w:t xml:space="preserve">»Αυτή ήταν η γνώμη του Αντωνίου, με την οποία συμφώνησαν οι λοιποί πατέρες. Για να βεβαιώσουμε τώρα και με σύγχρονα παραδείγματα τη γνώμη του αγίου Αντωνίου, θυμηθείτε και σεις τον γέροντα Ήρωνα και το ελεεινό κατατρακύλισμα που έπαθε πριν λίγο καιρό μπροστά στα μάτια μας, με ποιον τρόπο, από εμπαιγμό του διαβόλου έπεσε από το ύψος εκείνο της πνευματικής ζωής και ασκήσεως στο βάθος του θανάτου, Τον θυμόμαστε ότι έμεινε πενήντα χρόνια στην κοντινή έρημο με μεγάλη σκληραγωγία και συνεχή εγκράτεια, και στην ακρότατη έρημο και μόνωση περισσότερο από όλους τους εδώ έμεινε και την επιδίωξε. Αυτός ύστερα από τόσους κόπους και αγώνες, εμπαίχθηκε από τον διάβολο και έπεσε σε βαρύτατο σφάλμα και όλους όσους έμεναν στην κοντινή έρημο πατέρες και αδελφούς βύθισε σε πένθος απαρηγόρητο. Αυτό δεν θα το πάθαινε αν ήταν ασφαλισμένος με την αρετή της διακρίσεως, η οποία θα τον δίδασκε να μην πείθεται στο δικό του το λογισμό, αλλά στη συμβουλή των πατέρων και των αδελφών. Γιατί αυτός, ακολουθώντας το λογισμό του, τόσο πολύ εξασκούσε τη νηστεία και την απομάκρυνση από τους ανθρώπους, ώστε ούτε κατά την εορτή του Πάσχα να μην έρχεται στην εκκλησία, για να μην αναγκαστεί αν ερχόταν μαζί με τους πατέρες και αδελφούς, να φάει όσπρια ή άλλο τίποτε που θα προσφερόταν στην τράπεζα και νομίσει ότι ξέπεσε από το σκοπό που είχε βάλει στο νου του. Αυτός λοιπόν, απατημένος για πολύ καιρό από το δικό του θέλημα, υποδέχτηκε έναν άγγελο του Σατανά και αφού τον προσκύνησε ως άγγελο φωτός, διατάχθηκε από αυτόν να πέσει σε ένα βαθύτατο πηγάδι τα μεσάνυχτα, για να γνώρισε με την πείρα ότι στο εξής σε κανένα κίνδυνο δε θα βρεθεί, για τη μεγάλη του αρετή και τους κατά Θεόν κόπους του. Αυτός χωρίς να διακρίνει με το λογισμό ποιος του έδινε αυτές τις συμβουλές, με σκοτισμένο το μυαλό, ρίχτηκε τα μεσάνυχτα στο πηγάδι. Σε λίγο, πήραν είδηση οι αδελφοί, και με πολύ κόπο μόλις και μπόρεσαν και τον έβγαλαν πάνω μισοπεθαμένο. και αφού έζησε δύο μέρες, την Τρίτη μέρα πέθανε, αφήνοντας στους αδελφούς και στον πρεσβύτερο Παφνούτιο πένθος απαρηγόρητο. Αυτός από την μεγάλη του φιλανθρωπία παρακινημένος και επειδή θυμόταν τους μεγάλους κόπους του και τα πολυάριθμα χρόνια που πέρασε στην έρημο, δεν τον ξεχώρισε από τα μνημόσυνα και τις προσφορές των κεκοιμημένων, για να μη συναριθμηθεί με τους αυτόχειρες. </w:t>
      </w:r>
    </w:p>
    <w:p w:rsidR="005B27C3" w:rsidRDefault="005B27C3" w:rsidP="0070022E">
      <w:r>
        <w:t xml:space="preserve">»Τι να πω για τους δύο αδελφούς εκείνους, οι οποίοι έμεναν πέρα από την έρημο Θηβαΐδα, όπου έμενε κάποτε ο μακάριος Αντώνιος; Αυτοί οι δύο, σπρωγμένοι από λογισμό χωρίς διάκριση, αποφάσισαν να πάνε στη βαθύτερη έρημο που είναι μεγάλη και ακαλλιέργητη και εκεί να μη δεχτούν τροφή από άνθρωπο, παρά μόνο αν τους έδινε ο Θεός με κάποιο θαύμα. Και όταν τους είδαν να περιπλανιούνται στην έρημο αποκαμωμένοι από την πείνα, οι Μάζικες, οι οποίοι είναι από όλα σχεδόν τα άγρια έθνη το αγριότερο και σκληρότερο, μετέβαλαν από θεία πρόνοια την αγριότητα που τους χαρακτηρίζει σε φιλανθρωπία, τους συνάντησαν και τους πρόσφεραν ψωμί. Και ο ένας αδελφός, στον οποίο ήρθε η διάκριση, με χαρά και ευχαριστία δέχτηκε το ψωμί, κάνοντας τη σκέψη ότι δεν ήταν δυνατό οι τόσο σκληροί και άγριοι αυτοί άνθρωποι που χαίρονται με το αίμα των ανθρώπων, να τους συμπαθήσουν και να τους προσφέρουν τροφή, αφού είχαν πλέον αποκάμει, αν δεν τους παρακινούσε ο Θεός. Ο άλλος όμως δε δέχτηκε τροφή, επειδή του την έδιναν άνθρωποι. επέμεινε στην αδιάκριτη γνώμη του και πέθανε από την πείνα. Αν και στην αρχή και οι δύο σκέφτηκαν άσχημα και πήραν ασυλλόγιστη και καταστρεπτική απόφαση, εντούτοις ο ένας, επειδή μπήκε μέσα του η διάκριση, εκείνο που με αυθάδεια και χωρίς προφύλαξη αποφάσισε, το διόρθωσε. ενώ ο άλλος, με το να επιμείνει στην ανόητη ιδέα και αφού βρέθηκε έξω από τη διάκριση, προκάλεσε τον θάνατό του, τον οποίο ο Κύριος θέλησε να απομακρύνει από αυτόν. </w:t>
      </w:r>
    </w:p>
    <w:p w:rsidR="005B27C3" w:rsidRDefault="005B27C3" w:rsidP="0070022E">
      <w:r>
        <w:t xml:space="preserve">»Τι να πω και για εκείνον, που το όνομά του δε θέλω να αναφέρω, επειδή είναι εδώ τριγύρω; Αυτός υποδέχτηκε πολλές φορές δαίμονα ως άγγελο και δέχτηκε από αυτόν αποκαλύψεις και έβλεπε φως λύχνου συνεχώς στο κελί του. Τελευταία διατάχθηκε από τον δαίμονα να θυσιάσει τον γιο του, που έμενε στο ασκητήριο μαζί του, ως θυσία στο Θεό και έτσι να αξιωθεί να λάβει την τιμή του Πατριάρχη Αβραάμ. Στη συμβουλή τόσο υποτάχθηκε, ώστε θα έσφαζε πράγματι τον γιο του, αν ο γιος δεν τον έβλεπε να ακονίζει μαχαίρι, πράγμα που δεν το συνήθιζε, και να ετοιμάζει σχοινιά να τον δέσει σφιχτά ως ολοκαύτωμα, και δεν έσπευδε να σωθεί με τη φυγή. »Θα μακρύνω πολύ το λόγο αν σας διηγηθώ και την εξαπάτηση από το διάβολο του μοναχού εκείνου από τη Μεσοποταμία, ο οποίος έδειξε μεγάλη εγκράτεια και έμεινε πολλά χρόνια κλεισμένος στο κελί του και κατόπιν περιπαίχτηκε και εξαπατήθηκε τόσο πολύ με διαβολικές αποκαλύψεις και όνειρα, ώστε ύστερα από τόσους κόπους και αρετές, με τις οποίες ξεπέρασε όλους τους εκεί μοναχούς, ξέπεσε στον Ιουδαϊσμό και δέχτηκε περιτομή. Γιατί θέλοντας ο διάβολος να τον εξαπατήσει, του έδειχνε πολλές φορές αληθινά όνειρα, για να τον κάνει με αυτά να δεχτεί με ευκολία την πλάνη στην οποία στο τέλος θα τον έριχνε. Του έδειξε λοιπόν μια νύχτα όλους τους χριστιανούς μαζί με τους Αποστόλους και τους μάρτυρες, σκοτεινούς και γεμάτους από κάθε ντροπή και ατιμία και βουτηγμένους στη λύπη και στο πένθος, ενώ τους Ιουδαίους μαζί με το Μωυσή και τους Προφήτες, καταφωτισμένους από λαμπρό φως και γεμάτους χαρά και φαιδρότητα. και τον συμβούλευε ο απατεώνας, ότι αν θέλει να απολαύσει την μακαριότητα και τη χαρά των Ιουδαίων, να δεχτεί τη περιτομή. Και πράγματι εξαπατήθηκε και το έκανε. Είναι φανερό λοιπόν από όσα είπαμε, ότι δεν θα γίνονταν παίγνιο όλοι αυτοί με τέτοιο άθλιο και ελεεινό τρόπο, αν είχαν το χάρισμα της διακρίσεως». </w:t>
      </w:r>
    </w:p>
    <w:p w:rsidR="005B27C3" w:rsidRDefault="005B27C3" w:rsidP="0070022E">
      <w:r>
        <w:t xml:space="preserve">Σ’ αυτά ο Γερμανός απάντησε: «Και με νέα παραδείγματα και με ερμηνείες των αρχαίων πατέρων, αποδείχτηκε αρκετά ότι η διάκριση είναι πηγή και ρίζα και κεφαλή και σύνδεσμος όλων των αρετών. Θέλομε όμως να μάθομε και με ποιο τρόπο μπορούμε να την αποκτήσομε και πώς να ξεχωρίζομε την από Θεού διάκριση από την ψεύτικη και πλαστή και διαβολική;», Τότε ο αββάςΜωυσής είπε: «Η αληθινή διάκριση δεν αποκτιέται, παρά από την αληθινή ταπείνωση, με το να φανερώνομε στους πατέρες όχι μόνο όσα κάνομε, αλλά και όσα σκεφτόμαστε. και να μην εμπιστευόμαστε σε τίποτε το δικό μας λογισμό, αλλά σε όλα να ακολουθούμε τους λόγους των γερόντων και να πιστεύομε ότι καλό είναι ό,τι εκείνοι εγκρίνουν. Αυτός ο τρόπος, όχι μόνο κάνει να μένει αβλαβής ο μοναχός, με την αληθινή διάκριση και τη σωστή στάση, αλλά και από όλες τις παγίδες του διαβόλου αβλαβή τον διαφυλάγει. Γιατί είναι αδύνατο σ’ εκείνον που ρυθμίζει τη ζωή του σύμφωνα με την κρίση και τη γνώμη των προχωρημένων πατέρων, να πέσει σε απάτη των δαιμόνων. Επειδή και πριν να αξιωθεί κανείς του χαρίσματος της διακρίσεως, και μόνη η φανέρωση και αποκάλυψη στους πατέρες των πονηρών σκέψεων, τις μαραίνει και τις εξασθενίζει. Όπως το φίδι όταν το βγάλεις έξω από μια σκοτεινή τρύπα, τρέχει για να σωθεί και να εξαφανιστεί, έτσι και οι πονηροί λογισμοί όταν φανερωθούν με την αληθινή ομολογία και εξομολόγηση, σπεύδουν να φύγουν από τον άνθρωπο. </w:t>
      </w:r>
    </w:p>
    <w:p w:rsidR="005B27C3" w:rsidRDefault="005B27C3" w:rsidP="0070022E">
      <w:r>
        <w:t xml:space="preserve">»Και για να μάθετε με μεγαλύτερη ακρίβεια και με παράδειγμα, θα σας διηγηθώ το έργο του αββάΣεραπίωνα, το οποίο έλεγε σε όσους πήγαιναν κοντά του, για να προφυλάγονται. Έλεγε λοιπόν: “Όταν ήμουν πιο νέος, έμενα μαζί με τον αββά μου. Και όταν τρώγαμε και σηκωνόμαστε από το τραπέζι, με ενέργεια του διαβόλου έκλεβα ένα παξιμάδι και το έτρωγα κρυφά από τον αββά μου. Αφού λοιπόν αυτό το έκανα πολύ καιρό, κυριεύτηκα από αυτό το πάθος και δεν μπορούσα να το νικήσω. Με κατηγορούσε μονάχα η συνείδησή μου, αλλά ντρεπόμουν να το πω στο γέροντα. Έτυχε κατ’ οικονομίαν Θεού, να έρθουν αδελφοί στον γέροντα προς ωφέλειά τους. Και είπε ο γέροντας ότι τίποτε άλλο δεν βλάπτει τους μοναχούς και δεν χαροποιεί τους δαίμονες, όσο το να κρύβει κανείς τους λογισμούς του από τους πνευματικούς πατέρες. Τους μίλησε ακόμη και για την εγκράτεια. Κι ενώ τα έλεγε αυτά, ήρθα στον εαυτό μου και σκέφτηκα ότι ο Θεός φανέρωσε στον γέροντα τα παραπτώματά μου, και ήρθα σε κατάνυξη κι άρχισα να κλαίω. Έβγαλα τότε το παξιμάδι από το κόρφο μου, το οποίο κακώς συνήθιζα να κλέβω, και αφού έπεσα στο έδαφος, ζητούσα συγγνώμη για τα περασμένα και προσευχή για να μη το ξανακάνω. Τότε λέγει ο γέροντας: «Ω, τέκνο σε ελευθέρωσε, και χωρίς να μιλήσω εγώ, η εξομολόγησή σου, και το δαίμονα που σε τραυμάτιζε με τη σιωπή σου, αφού εξομολογήθηκες, τον έσφαξες, αυτόν που σε κυρίευε μέχρι τώρα με τη θέλησή σου, καθώς ούτε αντίρρηση του έφερνες ούτε τον έλεγχες. Στο εξής δεν θα έχει τόπο πλέον στην καρδιά σου, αφού τον φανέρωσες”. Δεν είχε τελειώσει ο γέροντας τα λόγια του και βγήκε η δαιμονική ενέργεια σαν φωτιά από το στήθος μου και γέμισε το σπίτι από δυσωδία ώστε νόμιζαν οι παρόντες ότι καίγεται θειάφι. Τότε λοιπόν είπε ο γέροντας: “Να, ο Κύριος έδωσε με αυτό το σημείο απόδειξη των λόγων μου και της δικής σου ελευθερώσεως”. Και έτσι λοιπόν έφυγε από εμένα με την εξομολόγηση το πάθος της γαστριμαργίας και η διαβολική εκείνη ενέργεια, ώστε ποτέ να μη μου έρθει κλίση προς εκείνη την επιθυμία”. </w:t>
      </w:r>
    </w:p>
    <w:p w:rsidR="005B27C3" w:rsidRDefault="005B27C3" w:rsidP="0070022E">
      <w:r>
        <w:t xml:space="preserve">»Βλέπετε λοιπόν, και από τα λόγια του αββάΣεραπίωνα πληροφορούμαστε ότι τότε αξιωνόμαστε του χαρίσματος της αληθινής διακρίσεως, όταν δεν εμπιστευόμαστε στη δική μας σκέψη και κρίσηαλλά στη διδασκαλία και στους κανονισμούς των πατέρων. Γιατί ο διάβολος με κανένα άλλο ελάττωμα δεν οδηγεί τόσο στον γκρεμό το μοναχό, όπως με τον να τον πείσει να παραβαίνει τις συμβουλές των πατέρων και να ακολουθεί τη δική του γνώμη και το θέλημά του. Θα έπρεπε και από τις ανθρώπινες τέχνες και επιστήμες να παίρνομε παραδείγματα και να διδασκόμαστε. Γιατί αν αυτά τα πιάνομε με τα χέρια μας και τα βλέπομε με τα μάτια μας και τ’ ακούμε με τ’ αυτιά μας, δεν μπορούμε όμως μόνοι μας να τα κατορθώσομε, αλλά έχομε ανάγκη από αυτόν που θα μας διδάξει σωστά τους κανόνες τους, δεν είναι ανόητο να νομίζομε ότι η πνευματική τέχνη, που είναι απ’ όλες πιο δύσκολη, δεν χρειάζεται δάσκαλο; Και η τέχνη αυτή είναι αόρατη και κρυμμένη και θεωρείται μόνο με την καθαρότητα της καρδιάς, και η αποτυχία σ’ αυτή δε γεννά πρόσκαιρη ζημία, αλλά απώλεια της ψυχής και αιώνιο θάνατο». </w:t>
      </w:r>
    </w:p>
    <w:p w:rsidR="005B27C3" w:rsidRDefault="005B27C3" w:rsidP="0070022E">
      <w:r>
        <w:t xml:space="preserve">Ο Γερμανός είπε: «Πρόφαση ντροπής και πρόσχημα βλαβερής ευλάβειας συνηθίζει να μας προκαλεί το ότι μερικοί πατέρες, αφού άκουσαν από τους αδελφούς τούς λογισμούς τους, όχι μόνο δεν τους θεράπευσαν, αλλά και τους μέμφθηκαν και τους έριξαν στην απελπισία, όπως και εμείς έτυχε να μάθομε ένα τέτοιο περιστατικό στα μέρη της Συρίας. Ένας αδελφός εκεί εξομολογήθηκε σε ένα γέροντα τους λογισμούς του με όλη την απλότητα και ειλικρίνεια, και ξεγύμνωσε χωρίς ντροπή τα κρυφά της καρδιάς του. Ο γέροντας μόλις τα άκουσε, άρχισε να αγανακτεί και να θυμώνει κατά του αδελφού, κατηγορώντας τον για τις πονηρές ενθυμήσεις του. Από το γεγονός αυτό, πολλοί που το έμαθαν, ντρέπονταν να εξομολογηθούν τους λογισμούς τους στους γέροντες». </w:t>
      </w:r>
    </w:p>
    <w:p w:rsidR="005B27C3" w:rsidRDefault="005B27C3" w:rsidP="0070022E">
      <w:r>
        <w:t xml:space="preserve">Ο αββάς Μωυσής αποκρίθηκε: «Καλό είναι, όπως προείπα, να μην κρύβομε τους λογισμούς μας από τους πατέρες, όχι όμως να τους λέμε στους τυχόντες, αλλά σε πνευματικούς γέροντες πουέχουν διάκριση και όχι σ’ εκείνους που απλώς άσπρισαν από τη μεγάλη τους ηλικία. Επειδή πολλοί, αποβλέποντας στην ηλικία, εξομολογήθηκαν τους λογισμούς τους και αντί να βρουν θεραπεία, έπεσαν σε απελπισία εξαιτίας της απειρίας των γερόντων. Ήταν ένας αδελφός πολύ πρόθυμος στην άσκηση. Ενοχλημένος υπερβολικά από το δαίμονα της πορνείας, πήγε σε ένα γέροντα και του είπε τους λογισμούς του. Εκείνος τον άκουσε, και επειδή δεν είχε πείρα, αγανάκτησε και έλεγε το μοναχό άθλιο και ανάξιο για το μοναχικό σχήμα γιατί δέχτηκε τέτοιους λογισμούς. Όταν άκουσε αυτά ο αδελφός απελπίστηκε, άφησε τον τόπο του και πήρε τον δρόμο να επιστρέψει στον κόσμο. Κατ’ οικονομία του Θεού τον συναντά ο αββάςΑπολλώς, ο πιο δοκιμασμένος μεταξύ των γερόντων. Όταν τον είδε ταραγμένο και πάρα πολύ σκυθρωπό, τον ερώτησε: “Παιδί μου, ποια είναι η αιτία της τόσης λύπης;”. Αυτός στην αρχή από την πολλή απογοήτευση δεν αποκρίθηκε. Κατόπιν όμως, αφού τον παρακάλεσε πολύ ο Απολλώς, είπε τα δικά του: “Λογισμοί πολλές φορές με ενοχλούν και πήγα και τους είπα στον τάδε γέροντα, και όπως μου είπε, δεν έχω ελπίδα σωτηρίας. Απελπίστηκα λοιπόν και πηγαίνω στον κόσμο”. Όταν τ’ άκουσε αυτά ο πατήρ Απολλώς, του είπε πολλά παρηγορητικά λόγια και συμβούλευε τον αδελφό λέγοντας: “Μη σου φαίνεται παράξενο, παιδί μου, και μην απελπίζεσαι. Γιατί κι εγώ σε τέτοια ηλικία που βρίσκομαι με άσπρα μαλλιά, πολύ ενοχλούμαι από αυτούς τους λογισμούς . Μη χάνεις το θάρρος σου για το πύρωμα αυτό του σώματος, που δε θεραπεύεται τόσο με την ανθρώπινη επιμέλεια, όσο με τη φιλανθρωπία του Θεού. Μονάχα χάρισέ μου τη σημερινή ημέρα και γύρισε στο κελλί σου”. Έτσι έκανε ο αδελφός. Έφυγε κι ο αββάςΑπολλώς και πήγε στο κελί του γέροντα που είχε απελπίσει τον αδελφό. Και αφού στάθηκε έξω, παρακάλεσε με δάκρυα το Θεό, λέγοντας: “Κύριε, Συ που στέλνεις τους πειρασμούς για το συμφέρον μας, γύρισε τον πόλεμο που δοκίμασε ο αδελφός, σ’ αυτόν τον γέροντα, για να μάθει τώρα στα γηρατειά του με την πείρα, όσα δεν έμαθε τόσα χρόνια, για να συμπάσχει και να συμπαθεί εκείνους που πολεμούνται”. Μόλις τελείωσε την προσευχή, βλέπει έναν μαύρο να στέκεται κοντά στο κελί και να ρίχνει βέλη εναντίον του γέροντα, από τα οποία αυτός χτυπήθηκε και αμέσως γύριζε σαν μεθυσμένος εδώ κι εκεί. Μη μπορώντας πλέον να υποφέρει μέσα στο κελί του, βγήκε έξω και τράβηξε κατά τον κόσμο πάνω στον ίδιο δρόμο που είχε πάει και ο νεώτερος αδελφός. Ο αββάςΑπολλώς εννόησε το συμβάν και τον συνάντησε και του είπε: “Που πηγαίνεις; Και ποια είναι η αιτία της ταραχής που σε κατέχει;”. Εννόησε αυτός ότι φανερώθηκε το πράγμα στον άγιο αββά, αλλά από την ντροπή του δεν έλεγε τίποτε. Και του είπε ο αββάςΑπολλώς: “Γύρισε στο κελί σου και στο εξής να γνωρίζεις καλά την ασθένειά σου. Και να πιστεύεις ή ότι σε ξέχασε ο διάβολος ή ότι σε περιφρόνησε και γι’ αυτό δεν αξιώθηκες να παλέψεις μαζί του. Τι λέω να παλέψεις; Δεν μπόρεσες να υποφέρεις επίθεση του διαβόλου ούτε για μια ημέρα. Αυτό σου συνέβη επειδή όταν δέχτηκες ένα νεώτερο αδελφό που τον πολεμούσε ο κοινός εχθρός, αντί να τον ενισχύσεις στον αγώνα, εσύ τον έριξες στην απελπισία, χωρίς να λάβεις υπόψη σου το σοφό παράγγελμα που λέει: “Γλύτωσε εκείνους που οδηγούνται για να θανατωθούν, και μη λυπάσαι να εξαγοράζεις όσους πηγαίνουν να φονευθούν”(Παροιμ. 24, 11). αλλά ούτε την παραβολή του Σωτήρα μας που λέει να μην συντρίβομε το τσακισμένο καλάμι και να μη σβήνομε το φυτίλι που καπνίζει ακόμη(Ματθ. 12, 20). Επειδή κανείς δεν θα μπορούσε να υπομείνει τις επιθέσεις του εχθρού, ούτε και να σβήσει το βρασμό της φύσεως που ζεματάει, αν η χάρη του Θεού δε φύλαγε την ανθρώπινη ασθένεια. Λοιπόν αφού ολοκληρώθηκε η οικονομία αυτή για τη σωτηρία σου, ας παρακαλέσομε μαζί το Θεό να αποτραβήξει τη μάστιγα που σου ήρθε. Γιατί Αυτός μας κάνει να πονούμε και Αυτός μας θεραπεύει. χτυπά και με τα χέρια Του μας γιατρεύει πάλι(Ιώβ 5, 18). ταπεινώνει και ανυψώνει. θανατώνει και δίνει ζωή. κατεβάζει στονάδη και ανεβάζει(Α΄Βασιλ. 2, 6-7)”. Αφού είπε αυτά αββάςΑπολλώς, προσευχήθηκε και αμέσως τον απάλλαξε από τον πόλεμο της πορνείας και τον συμβούλεψε να ζητά από τον Θεό να του δοθεί γλώσσα φωτισμένη που να λέει τα κατάλληλα λόγια όταν χρειαστεί(Ησ. 50, 4). </w:t>
      </w:r>
    </w:p>
    <w:p w:rsidR="005B27C3" w:rsidRDefault="005B27C3" w:rsidP="0070022E">
      <w:r>
        <w:t xml:space="preserve">»Απ’ όλα λοιπόν όσα είπαμε, μαθαίνομε ότι δε θα βρεθεί άλλη οδός σωτηρίας ασφαλής, όσο το να εξομολογούμαστε τους λογισμούς μας στους πατέρες που έχουν πολύ μεγάλη διάκριση, και από αυτούς να παίρνομε οδηγίες για την αρετή και να μην ακολουθούμε τη δική μας κρίση και το λογισμό μας. Ακόμη και αν τύχει κανείς, όπως συμβαίνει κάποτε, να συναντήσει ένα γέροντα απλοϊκό, ή μερικούς άλλους χωρίς πείρα, δεν πρέπει από αυτό να αποφεύγει να φανερώνει τους λογισμούς του στους πολύ δοκιμασμένους πατέρες και να καταφρονεί τη παράδοση των προγόνων. Ότι και αυτοί δεν κινήθηκαν από την δική τους θέληση, αλλά από το Θεό και από τις θεόπνευστες Γραφές για να το παραδώσουν αυτό στους μεταγενεστέρους, το να συμβουλεύονται δηλαδή εκείνους που είναι προοδευμένοι στην αρετή, μπορούμε να το μάθουμε από πολλά μέρη της θεόπνευστης Γραφής, και προπαντός από την ιστορία του αγίου Σαμουήλ. Αυτός αν και αφιερώθηκε από νήπιο στο Θεό από την μητέρα του και αξιώθηκε να συνομιλεί με το Θεό, δεν πίστεψε στον λογισμό του, αλλά μία και δύο φορές αν και τον κάλεσε ο Θεός, τρέχει προς τον γέροντα Ηλεί, παίρνει οδηγίες από αυτόν και τον συμβουλεύεται πώς να αποκρίνεται στον Θεό(Α΄Βασιλ. 3, 9). Και εκείνος, που τον διάλεξε ο Θεός ως άξιό Του, θέλει με τον κανονισμό και την διαταγή του γέροντα να καθοδηγείται, για να οδηγηθεί στην ταπείνωση. Μα και τον Παύλο που τον κάλεσε ο ίδιος ο Χριστός και συνομίλησε μαζί Του, ενώ μπορούσε ευθύς να ανοίξει τα μάτια του και να του δείξει την οδό της τελειότητας, τον στέλνει στον Ανανία και τον διατάζει να μάθει από αυτόν την οδό της αλήθειας, λέγοντας: “Σήκω και μπες στην πόλη. Εκεί θα σου πουν τι πρέπει να κάνεις(Πραξ. 9, 6)”. Μας διδάσκει με αυτό να ακολουθούμε την οδηγία των προοδευμένων, μήπως στην αντίθετη περίπτωση, αυτό που θα γινόταν καλώς για τον Παύλο, το παρεξηγούσαν οι μεταγενέστεροι και το έπαιρναν ως παράδειγμα για να αυθαδιάζουν και να θέλει ο καθένας σαν τον Παύλο να οδηγείται στην αλήθεια από τον Θεό και όχι δια μέσου των Πατέρων. Και ότι έτσι έχουν τα πράγματα, μπορούμε να το μάθομε όχι μόνον από όσα είπαμε, αλλά και από όσα έδειξε στην πράξη ο Απόστολος, που γράφει: «Ανέβηκα στα Ιεροσόλυμα για να δω τον Πέτρο και τον Ιάκωβο και ανακοίνωσα σ’ αυτούς το Ευαγγέλιο που κηρύττω, μήπως άδικα τρέχω ή έτρεξα»(Γαλ. 2, 2), καίτοι τον συνόδευε η χάρη του αγίου Πνεύματος, όπως φαίνεται από τη δύναμη των θαυμάτων που έκανε. Ποιος λοιπόν είναι τόσο αλαζόνας και υπερήφανος, ώστε ν’ ακολουθεί τη δική του γνώμη και κρίση, όταν το “σκεύος της εκλογής” ομολογεί ότι είχε ανάγκη από τη συμβουλή των παλαιοτέρων του Αποστόλων; </w:t>
      </w:r>
    </w:p>
    <w:p w:rsidR="005B27C3" w:rsidRDefault="005B27C3" w:rsidP="0070022E">
      <w:r>
        <w:t xml:space="preserve">»Ολοφάνερα λοιπόν αποδεικνύεται με αυτά ότι σε κανέναν ο Κύριος δεν αποκαλύπτει το δρόμο της τελειότητας, παρά σ’ εκείνους που καθοδηγούνται σ’ αυτόν από πνευματικούς πατέρες. Όπως λέει και με το στόμα του προφήτη: “Ρώτησε τον πατέρα σου και θα σου πει, τους γεροντότερους και θα </w:t>
      </w:r>
      <w:bookmarkStart w:id="0" w:name="_GoBack"/>
      <w:bookmarkEnd w:id="0"/>
      <w:r>
        <w:t xml:space="preserve">σου απαντήσουν”(Δευτ. 32, 7). Με όλη μας λοιπόν την δύναμη και με κάθε επιμέλεια, οφείλομε νααποκτήσομε μέσα μας το αγαθό χάρισμα της διακρίσεως, το οποίο θα μπορέσει να μας διαφυλάξει αβλαβείς από κάθε υπερβολή. Γιατί όπως λένε οι πατέρες, οι ακρότητες και από τα δύο μέρη βλάπτουν. Και η υπερβολική νηστεία και ο χορτασμός της κοιλιάς. Και η υπερβολική αγρυπνία και ο χορτασμός του ύπνου. Καθώς και οι υπόλοιπες υπερβολές. Επειδή γνωρίζομε μερικούς, οι οποίοι δεν νικήθηκαν από την γαστριμαργία, αλλά από την υπερβολική νηστεία καταβλήθηκαν και ξέπεσαν στο ίδιο πάθος της γαστριμαργίας, εξαιτίας της ασθένειας που προήλθε από την υπερβολική νηστεία. Και εγώ θυμούμαι ότι έπαθα ένα τέτοιο. Τόσο πολύ νήστεψα, ώστε ξέχασα την όρεξη της τροφής, και δύο και τρεις ημέρες έμενα νηστικός και δεν επιθυμούσα διόλου τροφή, εκτός κι αν άλλοι με παρακινούσαν γι’ αυτήν. Και πάλι, με την επιβουλή του διαβόλου, έφυγε τόσο ο ύπνος ώστε για πολλές νύχτες να μένω άυπνος και να παρακαλώ τον Κύριο να μου δώσει λίγο ύπνο. Και κινδύνεψα περισσότερο με την υπερβολική νηστεία και αϋπνία παρά με τη γαστριμαργία και το χορτασμό του ύπνου». </w:t>
      </w:r>
    </w:p>
    <w:p w:rsidR="005B27C3" w:rsidRDefault="005B27C3" w:rsidP="0070022E">
      <w:r>
        <w:t xml:space="preserve">Με τέτοιες και τόσες διδασκαλίες ο άγιος Μωυσής μάς ευχαρίστησε, ώστε ωφελημένοι να δοξάζομε τον Κύριο, ο Οποίος παρέχει τόσο μεγάλη σοφία σε όσους Τον φοβούνται. Σ’Αυτόνπρέπει τιμή και κράτος στους αιώνες. Αμήν. </w:t>
      </w:r>
    </w:p>
    <w:p w:rsidR="005B27C3" w:rsidRDefault="005B27C3"/>
    <w:sectPr w:rsidR="005B27C3" w:rsidSect="00BE207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7C3" w:rsidRDefault="005B27C3" w:rsidP="00431C8F">
      <w:pPr>
        <w:spacing w:after="0" w:line="240" w:lineRule="auto"/>
      </w:pPr>
      <w:r>
        <w:separator/>
      </w:r>
    </w:p>
  </w:endnote>
  <w:endnote w:type="continuationSeparator" w:id="1">
    <w:p w:rsidR="005B27C3" w:rsidRDefault="005B27C3" w:rsidP="00431C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7C3" w:rsidRDefault="005B27C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7C3" w:rsidRDefault="005B27C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7C3" w:rsidRDefault="005B27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7C3" w:rsidRDefault="005B27C3" w:rsidP="00431C8F">
      <w:pPr>
        <w:spacing w:after="0" w:line="240" w:lineRule="auto"/>
      </w:pPr>
      <w:r>
        <w:separator/>
      </w:r>
    </w:p>
  </w:footnote>
  <w:footnote w:type="continuationSeparator" w:id="1">
    <w:p w:rsidR="005B27C3" w:rsidRDefault="005B27C3" w:rsidP="00431C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7C3" w:rsidRDefault="005B27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7C3" w:rsidRDefault="005B27C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7C3" w:rsidRDefault="005B27C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022E"/>
    <w:rsid w:val="002358AC"/>
    <w:rsid w:val="00344986"/>
    <w:rsid w:val="0041718C"/>
    <w:rsid w:val="00431C8F"/>
    <w:rsid w:val="005665E0"/>
    <w:rsid w:val="005B27C3"/>
    <w:rsid w:val="0070022E"/>
    <w:rsid w:val="00796B8D"/>
    <w:rsid w:val="007E2B58"/>
    <w:rsid w:val="00AE4498"/>
    <w:rsid w:val="00BE2076"/>
    <w:rsid w:val="00C6156D"/>
    <w:rsid w:val="00D16DAC"/>
    <w:rsid w:val="00D83938"/>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18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1C8F"/>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431C8F"/>
    <w:rPr>
      <w:rFonts w:cs="Times New Roman"/>
    </w:rPr>
  </w:style>
  <w:style w:type="paragraph" w:styleId="Footer">
    <w:name w:val="footer"/>
    <w:basedOn w:val="Normal"/>
    <w:link w:val="FooterChar"/>
    <w:uiPriority w:val="99"/>
    <w:rsid w:val="00431C8F"/>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431C8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26</Pages>
  <Words>13765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ΘΕΟΔΟΣΙΑ</dc:creator>
  <cp:keywords/>
  <dc:description/>
  <cp:lastModifiedBy>user</cp:lastModifiedBy>
  <cp:revision>3</cp:revision>
  <dcterms:created xsi:type="dcterms:W3CDTF">2020-02-26T11:14:00Z</dcterms:created>
  <dcterms:modified xsi:type="dcterms:W3CDTF">2020-02-26T14:11:00Z</dcterms:modified>
</cp:coreProperties>
</file>